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172943" w14:textId="426A3993" w:rsidR="00964276" w:rsidRPr="00182555" w:rsidRDefault="00377632" w:rsidP="00A72694">
      <w:pPr>
        <w:rPr>
          <w:rFonts w:asciiTheme="minorHAnsi" w:hAnsiTheme="minorHAnsi"/>
        </w:rPr>
      </w:pPr>
      <w:r>
        <w:rPr>
          <w:rFonts w:asciiTheme="minorHAnsi" w:hAnsiTheme="minorHAnsi"/>
        </w:rPr>
        <w:t>Statsforvalterens fellestjenester</w:t>
      </w:r>
    </w:p>
    <w:p w14:paraId="1C96A870" w14:textId="627AD126" w:rsidR="00964276" w:rsidRPr="00B665AE" w:rsidRDefault="00A72694" w:rsidP="00A72694">
      <w:pPr>
        <w:rPr>
          <w:rFonts w:asciiTheme="minorHAnsi" w:hAnsiTheme="minorHAnsi"/>
        </w:rPr>
      </w:pPr>
      <w:r w:rsidRPr="00B665AE">
        <w:rPr>
          <w:rFonts w:asciiTheme="minorHAnsi" w:hAnsiTheme="minorHAnsi"/>
        </w:rPr>
        <w:t>v/</w:t>
      </w:r>
      <w:r w:rsidR="00377632">
        <w:rPr>
          <w:rFonts w:asciiTheme="minorHAnsi" w:hAnsiTheme="minorHAnsi"/>
        </w:rPr>
        <w:t>Susanne Fonahn</w:t>
      </w:r>
    </w:p>
    <w:p w14:paraId="5E906B00" w14:textId="77777777" w:rsidR="00D7129D" w:rsidRPr="00DF430A" w:rsidRDefault="00D7129D" w:rsidP="00A72694">
      <w:pPr>
        <w:rPr>
          <w:rFonts w:asciiTheme="minorHAnsi" w:hAnsiTheme="minorHAnsi" w:cs="Arial"/>
        </w:rPr>
      </w:pPr>
    </w:p>
    <w:p w14:paraId="6565C679" w14:textId="77777777" w:rsidR="00D7129D" w:rsidRPr="00120C6C" w:rsidRDefault="00D7129D" w:rsidP="00A72694">
      <w:pPr>
        <w:rPr>
          <w:rFonts w:asciiTheme="minorHAnsi" w:hAnsiTheme="minorHAnsi" w:cs="Arial"/>
        </w:rPr>
      </w:pPr>
      <w:r w:rsidRPr="00DF430A">
        <w:rPr>
          <w:rFonts w:asciiTheme="minorHAnsi" w:hAnsiTheme="minorHAnsi" w:cs="Arial"/>
        </w:rPr>
        <w:tab/>
      </w:r>
      <w:r w:rsidRPr="00DF430A">
        <w:rPr>
          <w:rFonts w:asciiTheme="minorHAnsi" w:hAnsiTheme="minorHAnsi" w:cs="Arial"/>
        </w:rPr>
        <w:tab/>
      </w:r>
      <w:r w:rsidRPr="00DF430A">
        <w:rPr>
          <w:rFonts w:asciiTheme="minorHAnsi" w:hAnsiTheme="minorHAnsi" w:cs="Arial"/>
        </w:rPr>
        <w:tab/>
      </w:r>
      <w:r w:rsidRPr="00DF430A">
        <w:rPr>
          <w:rFonts w:asciiTheme="minorHAnsi" w:hAnsiTheme="minorHAnsi" w:cs="Arial"/>
        </w:rPr>
        <w:tab/>
      </w:r>
      <w:r w:rsidRPr="00DF430A">
        <w:rPr>
          <w:rFonts w:asciiTheme="minorHAnsi" w:hAnsiTheme="minorHAnsi" w:cs="Arial"/>
        </w:rPr>
        <w:tab/>
      </w:r>
      <w:r w:rsidRPr="00DF430A">
        <w:rPr>
          <w:rFonts w:asciiTheme="minorHAnsi" w:hAnsiTheme="minorHAnsi" w:cs="Arial"/>
        </w:rPr>
        <w:tab/>
      </w:r>
      <w:r w:rsidRPr="00DF430A">
        <w:rPr>
          <w:rFonts w:asciiTheme="minorHAnsi" w:hAnsiTheme="minorHAnsi" w:cs="Arial"/>
        </w:rPr>
        <w:tab/>
      </w:r>
      <w:r w:rsidRPr="00DF430A">
        <w:rPr>
          <w:rFonts w:asciiTheme="minorHAnsi" w:hAnsiTheme="minorHAnsi" w:cs="Arial"/>
        </w:rPr>
        <w:tab/>
      </w:r>
      <w:r w:rsidRPr="00DF430A">
        <w:rPr>
          <w:rFonts w:asciiTheme="minorHAnsi" w:hAnsiTheme="minorHAnsi" w:cs="Arial"/>
        </w:rPr>
        <w:tab/>
      </w:r>
      <w:r w:rsidRPr="00DF430A">
        <w:rPr>
          <w:rFonts w:asciiTheme="minorHAnsi" w:hAnsiTheme="minorHAnsi" w:cs="Arial"/>
        </w:rPr>
        <w:tab/>
      </w:r>
      <w:r w:rsidR="00AA6279" w:rsidRPr="00DF430A">
        <w:rPr>
          <w:rFonts w:asciiTheme="minorHAnsi" w:hAnsiTheme="minorHAnsi" w:cs="Arial"/>
        </w:rPr>
        <w:t>[</w:t>
      </w:r>
      <w:r w:rsidR="00A72694" w:rsidRPr="00DF430A">
        <w:rPr>
          <w:rFonts w:asciiTheme="minorHAnsi" w:hAnsiTheme="minorHAnsi" w:cs="Arial"/>
          <w:highlight w:val="yellow"/>
        </w:rPr>
        <w:t>Sted</w:t>
      </w:r>
      <w:r w:rsidRPr="00DF430A">
        <w:rPr>
          <w:rFonts w:asciiTheme="minorHAnsi" w:hAnsiTheme="minorHAnsi" w:cs="Arial"/>
        </w:rPr>
        <w:t xml:space="preserve">, </w:t>
      </w:r>
      <w:proofErr w:type="spellStart"/>
      <w:proofErr w:type="gramStart"/>
      <w:r w:rsidRPr="00DF430A">
        <w:rPr>
          <w:rFonts w:asciiTheme="minorHAnsi" w:hAnsiTheme="minorHAnsi" w:cs="Arial"/>
          <w:highlight w:val="yellow"/>
        </w:rPr>
        <w:t>dd.mm.åååå</w:t>
      </w:r>
      <w:proofErr w:type="spellEnd"/>
      <w:proofErr w:type="gramEnd"/>
      <w:r w:rsidR="00AA6279" w:rsidRPr="00DF430A">
        <w:rPr>
          <w:rFonts w:asciiTheme="minorHAnsi" w:hAnsiTheme="minorHAnsi" w:cs="Arial"/>
        </w:rPr>
        <w:t>]</w:t>
      </w:r>
    </w:p>
    <w:p w14:paraId="0C7C0A3E" w14:textId="77777777" w:rsidR="00D7129D" w:rsidRPr="00120C6C" w:rsidRDefault="00A72694" w:rsidP="00A72694">
      <w:pPr>
        <w:rPr>
          <w:rFonts w:asciiTheme="minorHAnsi" w:hAnsiTheme="minorHAnsi" w:cs="Arial"/>
          <w:highlight w:val="yellow"/>
        </w:rPr>
      </w:pPr>
      <w:r w:rsidRPr="00120C6C">
        <w:rPr>
          <w:rFonts w:asciiTheme="minorHAnsi" w:hAnsiTheme="minorHAnsi" w:cs="Arial"/>
          <w:highlight w:val="yellow"/>
        </w:rPr>
        <w:t>[</w:t>
      </w:r>
      <w:r w:rsidR="00D7129D" w:rsidRPr="00120C6C">
        <w:rPr>
          <w:rFonts w:asciiTheme="minorHAnsi" w:hAnsiTheme="minorHAnsi" w:cs="Arial"/>
          <w:highlight w:val="yellow"/>
        </w:rPr>
        <w:t>Tilbyder</w:t>
      </w:r>
      <w:r w:rsidRPr="00120C6C">
        <w:rPr>
          <w:rFonts w:asciiTheme="minorHAnsi" w:hAnsiTheme="minorHAnsi" w:cs="Arial"/>
          <w:highlight w:val="yellow"/>
        </w:rPr>
        <w:t>]</w:t>
      </w:r>
    </w:p>
    <w:p w14:paraId="0DA1B0C9" w14:textId="77777777" w:rsidR="00D7129D" w:rsidRPr="00120C6C" w:rsidRDefault="00A72694" w:rsidP="00A72694">
      <w:pPr>
        <w:rPr>
          <w:rFonts w:asciiTheme="minorHAnsi" w:hAnsiTheme="minorHAnsi" w:cs="Arial"/>
          <w:highlight w:val="yellow"/>
        </w:rPr>
      </w:pPr>
      <w:r w:rsidRPr="00120C6C">
        <w:rPr>
          <w:rFonts w:asciiTheme="minorHAnsi" w:hAnsiTheme="minorHAnsi" w:cs="Arial"/>
          <w:highlight w:val="yellow"/>
        </w:rPr>
        <w:t>[</w:t>
      </w:r>
      <w:r w:rsidR="00D7129D" w:rsidRPr="00120C6C">
        <w:rPr>
          <w:rFonts w:asciiTheme="minorHAnsi" w:hAnsiTheme="minorHAnsi" w:cs="Arial"/>
          <w:highlight w:val="yellow"/>
        </w:rPr>
        <w:t>Adresse</w:t>
      </w:r>
      <w:r w:rsidRPr="00120C6C">
        <w:rPr>
          <w:rFonts w:asciiTheme="minorHAnsi" w:hAnsiTheme="minorHAnsi" w:cs="Arial"/>
          <w:highlight w:val="yellow"/>
        </w:rPr>
        <w:t>]</w:t>
      </w:r>
    </w:p>
    <w:p w14:paraId="0F07D4B5" w14:textId="77777777" w:rsidR="00D7129D" w:rsidRPr="00120C6C" w:rsidRDefault="00A72694" w:rsidP="00A72694">
      <w:pPr>
        <w:rPr>
          <w:rFonts w:asciiTheme="minorHAnsi" w:hAnsiTheme="minorHAnsi" w:cs="Arial"/>
        </w:rPr>
      </w:pPr>
      <w:r w:rsidRPr="00120C6C">
        <w:rPr>
          <w:rFonts w:asciiTheme="minorHAnsi" w:hAnsiTheme="minorHAnsi" w:cs="Arial"/>
          <w:highlight w:val="yellow"/>
        </w:rPr>
        <w:t>[</w:t>
      </w:r>
      <w:proofErr w:type="spellStart"/>
      <w:r w:rsidR="00D7129D" w:rsidRPr="00120C6C">
        <w:rPr>
          <w:rFonts w:asciiTheme="minorHAnsi" w:hAnsiTheme="minorHAnsi" w:cs="Arial"/>
          <w:highlight w:val="yellow"/>
        </w:rPr>
        <w:t>Post</w:t>
      </w:r>
      <w:r w:rsidRPr="00120C6C">
        <w:rPr>
          <w:rFonts w:asciiTheme="minorHAnsi" w:hAnsiTheme="minorHAnsi" w:cs="Arial"/>
          <w:highlight w:val="yellow"/>
        </w:rPr>
        <w:t>nr</w:t>
      </w:r>
      <w:proofErr w:type="spellEnd"/>
      <w:r w:rsidRPr="00120C6C">
        <w:rPr>
          <w:rFonts w:asciiTheme="minorHAnsi" w:hAnsiTheme="minorHAnsi" w:cs="Arial"/>
          <w:highlight w:val="yellow"/>
        </w:rPr>
        <w:t>. og –</w:t>
      </w:r>
      <w:r w:rsidR="00D7129D" w:rsidRPr="00120C6C">
        <w:rPr>
          <w:rFonts w:asciiTheme="minorHAnsi" w:hAnsiTheme="minorHAnsi" w:cs="Arial"/>
          <w:highlight w:val="yellow"/>
        </w:rPr>
        <w:t>sted</w:t>
      </w:r>
      <w:r w:rsidRPr="00120C6C">
        <w:rPr>
          <w:rFonts w:asciiTheme="minorHAnsi" w:hAnsiTheme="minorHAnsi" w:cs="Arial"/>
        </w:rPr>
        <w:t>]</w:t>
      </w:r>
    </w:p>
    <w:p w14:paraId="221B8906" w14:textId="77777777" w:rsidR="00D7129D" w:rsidRPr="00120C6C" w:rsidRDefault="00D7129D" w:rsidP="00A72694">
      <w:pPr>
        <w:rPr>
          <w:rFonts w:asciiTheme="minorHAnsi" w:hAnsiTheme="minorHAnsi" w:cs="Arial"/>
        </w:rPr>
      </w:pPr>
    </w:p>
    <w:p w14:paraId="1564615B" w14:textId="77777777" w:rsidR="00D7129D" w:rsidRPr="00120C6C" w:rsidRDefault="00FF7C14" w:rsidP="00A72694">
      <w:pPr>
        <w:pStyle w:val="Overskrift1"/>
        <w:rPr>
          <w:rFonts w:asciiTheme="minorHAnsi" w:hAnsiTheme="minorHAnsi"/>
        </w:rPr>
      </w:pPr>
      <w:r w:rsidRPr="00120C6C">
        <w:rPr>
          <w:rFonts w:asciiTheme="minorHAnsi" w:hAnsiTheme="minorHAnsi"/>
        </w:rPr>
        <w:t>Tilbudsbrev</w:t>
      </w:r>
    </w:p>
    <w:p w14:paraId="46F7A00C" w14:textId="77777777" w:rsidR="00D7129D" w:rsidRPr="00120C6C" w:rsidRDefault="00D7129D" w:rsidP="00A72694">
      <w:pPr>
        <w:rPr>
          <w:rFonts w:asciiTheme="minorHAnsi" w:hAnsiTheme="minorHAnsi"/>
        </w:rPr>
      </w:pPr>
    </w:p>
    <w:p w14:paraId="24C3CAD9" w14:textId="2539051E" w:rsidR="00D7129D" w:rsidRPr="00120C6C" w:rsidRDefault="00FF7C14" w:rsidP="00A72694">
      <w:pPr>
        <w:rPr>
          <w:rFonts w:asciiTheme="minorHAnsi" w:hAnsiTheme="minorHAnsi"/>
        </w:rPr>
      </w:pPr>
      <w:r w:rsidRPr="00120C6C">
        <w:rPr>
          <w:rFonts w:asciiTheme="minorHAnsi" w:hAnsiTheme="minorHAnsi"/>
        </w:rPr>
        <w:t xml:space="preserve">Vi leverer med dette tilbud </w:t>
      </w:r>
      <w:r w:rsidR="00A72694" w:rsidRPr="00120C6C">
        <w:rPr>
          <w:rFonts w:asciiTheme="minorHAnsi" w:hAnsiTheme="minorHAnsi"/>
        </w:rPr>
        <w:t xml:space="preserve">i den </w:t>
      </w:r>
      <w:r w:rsidR="00255FCF" w:rsidRPr="00120C6C">
        <w:rPr>
          <w:rFonts w:asciiTheme="minorHAnsi" w:hAnsiTheme="minorHAnsi"/>
        </w:rPr>
        <w:t xml:space="preserve">kunngjorte </w:t>
      </w:r>
      <w:r w:rsidR="00F81832" w:rsidRPr="00120C6C">
        <w:rPr>
          <w:rFonts w:asciiTheme="minorHAnsi" w:hAnsiTheme="minorHAnsi"/>
        </w:rPr>
        <w:t>konkurransen</w:t>
      </w:r>
      <w:r w:rsidR="00A72694" w:rsidRPr="00120C6C">
        <w:rPr>
          <w:rFonts w:asciiTheme="minorHAnsi" w:hAnsiTheme="minorHAnsi"/>
        </w:rPr>
        <w:t xml:space="preserve"> </w:t>
      </w:r>
      <w:r w:rsidR="0025790B" w:rsidRPr="00120C6C">
        <w:rPr>
          <w:rFonts w:asciiTheme="minorHAnsi" w:hAnsiTheme="minorHAnsi"/>
        </w:rPr>
        <w:t>om</w:t>
      </w:r>
      <w:r w:rsidR="008B5C61" w:rsidRPr="00120C6C">
        <w:rPr>
          <w:rFonts w:asciiTheme="minorHAnsi" w:hAnsiTheme="minorHAnsi"/>
        </w:rPr>
        <w:t xml:space="preserve"> </w:t>
      </w:r>
      <w:r w:rsidR="00F36453">
        <w:rPr>
          <w:rFonts w:asciiTheme="minorHAnsi" w:hAnsiTheme="minorHAnsi"/>
        </w:rPr>
        <w:t>«</w:t>
      </w:r>
      <w:r w:rsidR="00A7232F">
        <w:rPr>
          <w:rFonts w:asciiTheme="minorHAnsi" w:hAnsiTheme="minorHAnsi"/>
        </w:rPr>
        <w:t xml:space="preserve">Rammeavtale </w:t>
      </w:r>
      <w:r w:rsidR="00266612" w:rsidRPr="00266612">
        <w:rPr>
          <w:rFonts w:asciiTheme="minorHAnsi" w:hAnsiTheme="minorHAnsi"/>
        </w:rPr>
        <w:t>Billeasing</w:t>
      </w:r>
      <w:r w:rsidR="00A7232F">
        <w:rPr>
          <w:rFonts w:asciiTheme="minorHAnsi" w:hAnsiTheme="minorHAnsi"/>
        </w:rPr>
        <w:t xml:space="preserve">». </w:t>
      </w:r>
    </w:p>
    <w:p w14:paraId="06499C2F" w14:textId="77777777" w:rsidR="00A72694" w:rsidRPr="00120C6C" w:rsidRDefault="00A72694" w:rsidP="00A72694">
      <w:pPr>
        <w:rPr>
          <w:rFonts w:asciiTheme="minorHAnsi" w:hAnsiTheme="minorHAnsi"/>
        </w:rPr>
      </w:pPr>
    </w:p>
    <w:p w14:paraId="50F97723" w14:textId="77777777" w:rsidR="00A72694" w:rsidRPr="00120C6C" w:rsidRDefault="00AF37FA" w:rsidP="00A72694">
      <w:pPr>
        <w:rPr>
          <w:rFonts w:asciiTheme="minorHAnsi" w:hAnsiTheme="minorHAnsi"/>
          <w:b/>
        </w:rPr>
      </w:pPr>
      <w:r w:rsidRPr="00120C6C">
        <w:rPr>
          <w:rFonts w:asciiTheme="minorHAnsi" w:hAnsiTheme="minorHAnsi"/>
          <w:b/>
        </w:rPr>
        <w:t>Tilbyders kontaktinformasjon:</w:t>
      </w:r>
    </w:p>
    <w:p w14:paraId="0D5C5F2C" w14:textId="77777777" w:rsidR="00A72694" w:rsidRPr="00120C6C" w:rsidRDefault="00A72694" w:rsidP="00A72694">
      <w:pPr>
        <w:rPr>
          <w:rFonts w:asciiTheme="minorHAnsi" w:hAnsiTheme="minorHAnsi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085"/>
        <w:gridCol w:w="6415"/>
      </w:tblGrid>
      <w:tr w:rsidR="00A72694" w:rsidRPr="00120C6C" w14:paraId="3F805CCD" w14:textId="77777777" w:rsidTr="003F7705">
        <w:tc>
          <w:tcPr>
            <w:tcW w:w="3085" w:type="dxa"/>
          </w:tcPr>
          <w:p w14:paraId="2BBBCC37" w14:textId="77777777" w:rsidR="00A72694" w:rsidRPr="00120C6C" w:rsidRDefault="00A72694" w:rsidP="00A72694">
            <w:pPr>
              <w:rPr>
                <w:rFonts w:asciiTheme="minorHAnsi" w:hAnsiTheme="minorHAnsi"/>
                <w:b/>
              </w:rPr>
            </w:pPr>
            <w:r w:rsidRPr="00120C6C">
              <w:rPr>
                <w:rFonts w:asciiTheme="minorHAnsi" w:hAnsiTheme="minorHAnsi"/>
                <w:b/>
              </w:rPr>
              <w:t>Navn tilbyder:</w:t>
            </w:r>
          </w:p>
        </w:tc>
        <w:tc>
          <w:tcPr>
            <w:tcW w:w="6415" w:type="dxa"/>
          </w:tcPr>
          <w:p w14:paraId="5E961A6B" w14:textId="77777777" w:rsidR="00A72694" w:rsidRPr="00120C6C" w:rsidRDefault="00AA6279" w:rsidP="00A72694">
            <w:pPr>
              <w:rPr>
                <w:rFonts w:asciiTheme="minorHAnsi" w:hAnsiTheme="minorHAnsi"/>
              </w:rPr>
            </w:pPr>
            <w:r w:rsidRPr="00120C6C">
              <w:rPr>
                <w:rFonts w:asciiTheme="minorHAnsi" w:hAnsiTheme="minorHAnsi"/>
                <w:highlight w:val="yellow"/>
              </w:rPr>
              <w:t>[Sett inn navn]</w:t>
            </w:r>
          </w:p>
        </w:tc>
      </w:tr>
      <w:tr w:rsidR="00A72694" w:rsidRPr="00120C6C" w14:paraId="1410E90E" w14:textId="77777777" w:rsidTr="003F7705">
        <w:tc>
          <w:tcPr>
            <w:tcW w:w="3085" w:type="dxa"/>
          </w:tcPr>
          <w:p w14:paraId="3A750DD3" w14:textId="77777777" w:rsidR="00A72694" w:rsidRPr="00120C6C" w:rsidRDefault="00A72694" w:rsidP="00A72694">
            <w:pPr>
              <w:rPr>
                <w:rFonts w:asciiTheme="minorHAnsi" w:hAnsiTheme="minorHAnsi"/>
                <w:b/>
              </w:rPr>
            </w:pPr>
            <w:r w:rsidRPr="00120C6C">
              <w:rPr>
                <w:rFonts w:asciiTheme="minorHAnsi" w:hAnsiTheme="minorHAnsi"/>
                <w:b/>
              </w:rPr>
              <w:t>Organisasjonsnummer:</w:t>
            </w:r>
          </w:p>
        </w:tc>
        <w:tc>
          <w:tcPr>
            <w:tcW w:w="6415" w:type="dxa"/>
          </w:tcPr>
          <w:p w14:paraId="37A019F7" w14:textId="77777777" w:rsidR="00A72694" w:rsidRPr="00120C6C" w:rsidRDefault="00AA6279" w:rsidP="00A72694">
            <w:pPr>
              <w:rPr>
                <w:rFonts w:asciiTheme="minorHAnsi" w:hAnsiTheme="minorHAnsi"/>
              </w:rPr>
            </w:pPr>
            <w:r w:rsidRPr="00120C6C">
              <w:rPr>
                <w:rFonts w:asciiTheme="minorHAnsi" w:hAnsiTheme="minorHAnsi"/>
                <w:highlight w:val="yellow"/>
              </w:rPr>
              <w:t xml:space="preserve">[Sett inn </w:t>
            </w:r>
            <w:proofErr w:type="spellStart"/>
            <w:r w:rsidRPr="00120C6C">
              <w:rPr>
                <w:rFonts w:asciiTheme="minorHAnsi" w:hAnsiTheme="minorHAnsi"/>
                <w:highlight w:val="yellow"/>
              </w:rPr>
              <w:t>organisasjonsnr</w:t>
            </w:r>
            <w:proofErr w:type="spellEnd"/>
            <w:r w:rsidRPr="00120C6C">
              <w:rPr>
                <w:rFonts w:asciiTheme="minorHAnsi" w:hAnsiTheme="minorHAnsi"/>
                <w:highlight w:val="yellow"/>
              </w:rPr>
              <w:t>.]</w:t>
            </w:r>
          </w:p>
        </w:tc>
      </w:tr>
      <w:tr w:rsidR="00A72694" w:rsidRPr="00120C6C" w14:paraId="1B7E3EB4" w14:textId="77777777" w:rsidTr="003F7705">
        <w:tc>
          <w:tcPr>
            <w:tcW w:w="3085" w:type="dxa"/>
          </w:tcPr>
          <w:p w14:paraId="67C98D22" w14:textId="77777777" w:rsidR="00A72694" w:rsidRPr="00120C6C" w:rsidRDefault="00A72694" w:rsidP="00A72694">
            <w:pPr>
              <w:rPr>
                <w:rFonts w:asciiTheme="minorHAnsi" w:hAnsiTheme="minorHAnsi"/>
                <w:b/>
              </w:rPr>
            </w:pPr>
            <w:r w:rsidRPr="00120C6C">
              <w:rPr>
                <w:rFonts w:asciiTheme="minorHAnsi" w:hAnsiTheme="minorHAnsi"/>
                <w:b/>
              </w:rPr>
              <w:t>Adresse:</w:t>
            </w:r>
          </w:p>
        </w:tc>
        <w:tc>
          <w:tcPr>
            <w:tcW w:w="6415" w:type="dxa"/>
          </w:tcPr>
          <w:p w14:paraId="3A384365" w14:textId="77777777" w:rsidR="00A72694" w:rsidRPr="00120C6C" w:rsidRDefault="00AA6279" w:rsidP="00A72694">
            <w:pPr>
              <w:rPr>
                <w:rFonts w:asciiTheme="minorHAnsi" w:hAnsiTheme="minorHAnsi"/>
              </w:rPr>
            </w:pPr>
            <w:r w:rsidRPr="00120C6C">
              <w:rPr>
                <w:rFonts w:asciiTheme="minorHAnsi" w:hAnsiTheme="minorHAnsi"/>
                <w:highlight w:val="yellow"/>
              </w:rPr>
              <w:t>[Sett inn postadresse]</w:t>
            </w:r>
          </w:p>
        </w:tc>
      </w:tr>
      <w:tr w:rsidR="00A72694" w:rsidRPr="00120C6C" w14:paraId="352004E3" w14:textId="77777777" w:rsidTr="003F7705">
        <w:tc>
          <w:tcPr>
            <w:tcW w:w="3085" w:type="dxa"/>
          </w:tcPr>
          <w:p w14:paraId="55383E08" w14:textId="77777777" w:rsidR="00A72694" w:rsidRPr="00120C6C" w:rsidRDefault="00A72694" w:rsidP="00A72694">
            <w:pPr>
              <w:rPr>
                <w:rFonts w:asciiTheme="minorHAnsi" w:hAnsiTheme="minorHAnsi"/>
                <w:b/>
              </w:rPr>
            </w:pPr>
            <w:proofErr w:type="spellStart"/>
            <w:r w:rsidRPr="00120C6C">
              <w:rPr>
                <w:rFonts w:asciiTheme="minorHAnsi" w:hAnsiTheme="minorHAnsi"/>
                <w:b/>
              </w:rPr>
              <w:t>Postnr</w:t>
            </w:r>
            <w:proofErr w:type="spellEnd"/>
            <w:r w:rsidRPr="00120C6C">
              <w:rPr>
                <w:rFonts w:asciiTheme="minorHAnsi" w:hAnsiTheme="minorHAnsi"/>
                <w:b/>
              </w:rPr>
              <w:t>. og poststed:</w:t>
            </w:r>
          </w:p>
        </w:tc>
        <w:tc>
          <w:tcPr>
            <w:tcW w:w="6415" w:type="dxa"/>
          </w:tcPr>
          <w:p w14:paraId="69B08D0C" w14:textId="77777777" w:rsidR="00A72694" w:rsidRPr="00120C6C" w:rsidRDefault="00AA6279" w:rsidP="00AA6279">
            <w:pPr>
              <w:rPr>
                <w:rFonts w:asciiTheme="minorHAnsi" w:hAnsiTheme="minorHAnsi"/>
              </w:rPr>
            </w:pPr>
            <w:r w:rsidRPr="00120C6C">
              <w:rPr>
                <w:rFonts w:asciiTheme="minorHAnsi" w:hAnsiTheme="minorHAnsi"/>
                <w:highlight w:val="yellow"/>
              </w:rPr>
              <w:t>[Sett inn postnummer og sted]</w:t>
            </w:r>
          </w:p>
        </w:tc>
      </w:tr>
      <w:tr w:rsidR="00A72694" w:rsidRPr="00120C6C" w14:paraId="1C270597" w14:textId="77777777" w:rsidTr="003F7705">
        <w:tc>
          <w:tcPr>
            <w:tcW w:w="3085" w:type="dxa"/>
          </w:tcPr>
          <w:p w14:paraId="28685826" w14:textId="77777777" w:rsidR="00A72694" w:rsidRPr="00120C6C" w:rsidRDefault="00A72694" w:rsidP="00A72694">
            <w:pPr>
              <w:rPr>
                <w:rFonts w:asciiTheme="minorHAnsi" w:hAnsiTheme="minorHAnsi"/>
                <w:b/>
              </w:rPr>
            </w:pPr>
            <w:r w:rsidRPr="00120C6C">
              <w:rPr>
                <w:rFonts w:asciiTheme="minorHAnsi" w:hAnsiTheme="minorHAnsi"/>
                <w:b/>
              </w:rPr>
              <w:t>Kontaktperson:</w:t>
            </w:r>
          </w:p>
        </w:tc>
        <w:tc>
          <w:tcPr>
            <w:tcW w:w="6415" w:type="dxa"/>
          </w:tcPr>
          <w:p w14:paraId="460A81EC" w14:textId="77777777" w:rsidR="00A72694" w:rsidRPr="00120C6C" w:rsidRDefault="00AA6279" w:rsidP="00A72694">
            <w:pPr>
              <w:rPr>
                <w:rFonts w:asciiTheme="minorHAnsi" w:hAnsiTheme="minorHAnsi"/>
              </w:rPr>
            </w:pPr>
            <w:r w:rsidRPr="00120C6C">
              <w:rPr>
                <w:rFonts w:asciiTheme="minorHAnsi" w:hAnsiTheme="minorHAnsi"/>
                <w:highlight w:val="yellow"/>
              </w:rPr>
              <w:t>[Sett inn navn på kontaktperson for tilbudet]</w:t>
            </w:r>
          </w:p>
        </w:tc>
      </w:tr>
      <w:tr w:rsidR="00A72694" w:rsidRPr="00120C6C" w14:paraId="308DD1EB" w14:textId="77777777" w:rsidTr="003F7705">
        <w:tc>
          <w:tcPr>
            <w:tcW w:w="3085" w:type="dxa"/>
          </w:tcPr>
          <w:p w14:paraId="200E36F1" w14:textId="77777777" w:rsidR="00A72694" w:rsidRPr="00120C6C" w:rsidRDefault="00A72694" w:rsidP="00A72694">
            <w:pPr>
              <w:rPr>
                <w:rFonts w:asciiTheme="minorHAnsi" w:hAnsiTheme="minorHAnsi"/>
                <w:b/>
              </w:rPr>
            </w:pPr>
            <w:r w:rsidRPr="00120C6C">
              <w:rPr>
                <w:rFonts w:asciiTheme="minorHAnsi" w:hAnsiTheme="minorHAnsi"/>
                <w:b/>
              </w:rPr>
              <w:t>Telefonnummer</w:t>
            </w:r>
          </w:p>
        </w:tc>
        <w:tc>
          <w:tcPr>
            <w:tcW w:w="6415" w:type="dxa"/>
          </w:tcPr>
          <w:p w14:paraId="5C5E8128" w14:textId="77777777" w:rsidR="00A72694" w:rsidRPr="00120C6C" w:rsidRDefault="00AA6279" w:rsidP="00AA6279">
            <w:pPr>
              <w:rPr>
                <w:rFonts w:asciiTheme="minorHAnsi" w:hAnsiTheme="minorHAnsi"/>
              </w:rPr>
            </w:pPr>
            <w:r w:rsidRPr="00120C6C">
              <w:rPr>
                <w:rFonts w:asciiTheme="minorHAnsi" w:hAnsiTheme="minorHAnsi"/>
                <w:highlight w:val="yellow"/>
              </w:rPr>
              <w:t>[Sett inn direkte telefonnummer til kontaktperson]</w:t>
            </w:r>
          </w:p>
        </w:tc>
      </w:tr>
      <w:tr w:rsidR="00A72694" w:rsidRPr="00120C6C" w14:paraId="58845BB5" w14:textId="77777777" w:rsidTr="003F7705">
        <w:tc>
          <w:tcPr>
            <w:tcW w:w="3085" w:type="dxa"/>
          </w:tcPr>
          <w:p w14:paraId="4BBAFDE9" w14:textId="77777777" w:rsidR="00A72694" w:rsidRPr="00120C6C" w:rsidRDefault="00A72694" w:rsidP="00A72694">
            <w:pPr>
              <w:rPr>
                <w:rFonts w:asciiTheme="minorHAnsi" w:hAnsiTheme="minorHAnsi"/>
                <w:b/>
              </w:rPr>
            </w:pPr>
            <w:r w:rsidRPr="00120C6C">
              <w:rPr>
                <w:rFonts w:asciiTheme="minorHAnsi" w:hAnsiTheme="minorHAnsi"/>
                <w:b/>
              </w:rPr>
              <w:t>E-post:</w:t>
            </w:r>
          </w:p>
        </w:tc>
        <w:tc>
          <w:tcPr>
            <w:tcW w:w="6415" w:type="dxa"/>
          </w:tcPr>
          <w:p w14:paraId="5FABAFCE" w14:textId="77777777" w:rsidR="00A72694" w:rsidRPr="00120C6C" w:rsidRDefault="00AA6279" w:rsidP="00A72694">
            <w:pPr>
              <w:rPr>
                <w:rFonts w:asciiTheme="minorHAnsi" w:hAnsiTheme="minorHAnsi"/>
              </w:rPr>
            </w:pPr>
            <w:r w:rsidRPr="00120C6C">
              <w:rPr>
                <w:rFonts w:asciiTheme="minorHAnsi" w:hAnsiTheme="minorHAnsi"/>
                <w:highlight w:val="yellow"/>
              </w:rPr>
              <w:t>[Sett inn e-post til kontaktperson]</w:t>
            </w:r>
          </w:p>
        </w:tc>
      </w:tr>
    </w:tbl>
    <w:p w14:paraId="2943E95F" w14:textId="2B5A8007" w:rsidR="005F2F20" w:rsidRDefault="005F2F20" w:rsidP="003A6B93">
      <w:pPr>
        <w:rPr>
          <w:rFonts w:asciiTheme="minorHAnsi" w:hAnsiTheme="minorHAnsi"/>
        </w:rPr>
      </w:pPr>
    </w:p>
    <w:p w14:paraId="5A1873A5" w14:textId="77777777" w:rsidR="00F36453" w:rsidRPr="00120C6C" w:rsidRDefault="00F36453" w:rsidP="003A6B93">
      <w:pPr>
        <w:rPr>
          <w:rFonts w:asciiTheme="minorHAnsi" w:hAnsiTheme="minorHAnsi"/>
        </w:rPr>
      </w:pPr>
    </w:p>
    <w:p w14:paraId="5200FF9E" w14:textId="77777777" w:rsidR="00B721BE" w:rsidRPr="00B721BE" w:rsidRDefault="00B721BE" w:rsidP="00B721BE">
      <w:pPr>
        <w:rPr>
          <w:rFonts w:asciiTheme="minorHAnsi" w:hAnsiTheme="minorHAnsi"/>
        </w:rPr>
      </w:pPr>
      <w:r w:rsidRPr="00B721BE">
        <w:rPr>
          <w:rFonts w:asciiTheme="minorHAnsi" w:hAnsiTheme="minorHAnsi"/>
        </w:rPr>
        <w:t>Eventuelle avvik (sett kryss):</w:t>
      </w:r>
    </w:p>
    <w:p w14:paraId="0B5B2E5D" w14:textId="77777777" w:rsidR="00B721BE" w:rsidRPr="00B721BE" w:rsidRDefault="00B721BE" w:rsidP="00B721BE">
      <w:pPr>
        <w:rPr>
          <w:rFonts w:asciiTheme="minorHAnsi" w:hAnsiTheme="minorHAnsi"/>
        </w:rPr>
      </w:pPr>
      <w:r w:rsidRPr="00B721BE">
        <w:rPr>
          <w:rFonts w:ascii="Segoe UI Symbol" w:hAnsi="Segoe UI Symbol" w:cs="Segoe UI Symbol"/>
        </w:rPr>
        <w:t>☐</w:t>
      </w:r>
      <w:r w:rsidRPr="00B721BE">
        <w:rPr>
          <w:rFonts w:asciiTheme="minorHAnsi" w:hAnsiTheme="minorHAnsi"/>
        </w:rPr>
        <w:t xml:space="preserve"> Tilbudet inneholder ingen avvik fra anskaffelsesdokumentene.</w:t>
      </w:r>
    </w:p>
    <w:p w14:paraId="60B20650" w14:textId="29A0F1F2" w:rsidR="00B721BE" w:rsidRDefault="00B721BE" w:rsidP="00B721BE">
      <w:pPr>
        <w:rPr>
          <w:rFonts w:asciiTheme="minorHAnsi" w:hAnsiTheme="minorHAnsi"/>
        </w:rPr>
      </w:pPr>
      <w:r w:rsidRPr="00B721BE">
        <w:rPr>
          <w:rFonts w:ascii="Segoe UI Symbol" w:hAnsi="Segoe UI Symbol" w:cs="Segoe UI Symbol"/>
        </w:rPr>
        <w:t>☐</w:t>
      </w:r>
      <w:r w:rsidRPr="00B721BE">
        <w:rPr>
          <w:rFonts w:asciiTheme="minorHAnsi" w:hAnsiTheme="minorHAnsi"/>
        </w:rPr>
        <w:t xml:space="preserve"> Tilbudet inneholder avvik fra anskaffelsesdokumentene. Hvert enkelt avvik er opplistet og redegjort for i Vedlegg </w:t>
      </w:r>
      <w:r>
        <w:rPr>
          <w:rFonts w:asciiTheme="minorHAnsi" w:hAnsiTheme="minorHAnsi"/>
        </w:rPr>
        <w:t>3</w:t>
      </w:r>
      <w:r w:rsidRPr="00B721BE">
        <w:rPr>
          <w:rFonts w:asciiTheme="minorHAnsi" w:hAnsiTheme="minorHAnsi"/>
        </w:rPr>
        <w:t xml:space="preserve"> </w:t>
      </w:r>
      <w:r w:rsidRPr="00B721BE">
        <w:rPr>
          <w:rFonts w:ascii="Calibri" w:hAnsi="Calibri" w:cs="Calibri"/>
        </w:rPr>
        <w:t>–</w:t>
      </w:r>
      <w:r w:rsidRPr="00B721BE">
        <w:rPr>
          <w:rFonts w:asciiTheme="minorHAnsi" w:hAnsiTheme="minorHAnsi"/>
        </w:rPr>
        <w:t xml:space="preserve"> Avvik.   </w:t>
      </w:r>
    </w:p>
    <w:p w14:paraId="79F6C384" w14:textId="77777777" w:rsidR="00B721BE" w:rsidRDefault="00B721BE" w:rsidP="003A6B93">
      <w:pPr>
        <w:rPr>
          <w:rFonts w:asciiTheme="minorHAnsi" w:hAnsiTheme="minorHAnsi"/>
        </w:rPr>
      </w:pPr>
    </w:p>
    <w:p w14:paraId="2D5CBAE7" w14:textId="47575229" w:rsidR="003A6B93" w:rsidRPr="00120C6C" w:rsidRDefault="003A6B93" w:rsidP="003A6B93">
      <w:pPr>
        <w:rPr>
          <w:rFonts w:asciiTheme="minorHAnsi" w:hAnsiTheme="minorHAnsi"/>
        </w:rPr>
      </w:pPr>
      <w:r w:rsidRPr="00120C6C">
        <w:rPr>
          <w:rFonts w:asciiTheme="minorHAnsi" w:hAnsiTheme="minorHAnsi"/>
        </w:rPr>
        <w:t xml:space="preserve">Det bekreftes at tilbudet vedstås frem til vedståelsesfristens utløp som oppgitt i konkurransegrunnlaget, ev. frem til </w:t>
      </w:r>
      <w:r w:rsidR="00D878E0" w:rsidRPr="00120C6C">
        <w:rPr>
          <w:rFonts w:asciiTheme="minorHAnsi" w:hAnsiTheme="minorHAnsi"/>
        </w:rPr>
        <w:t>kontraktsignering</w:t>
      </w:r>
      <w:r w:rsidRPr="00120C6C">
        <w:rPr>
          <w:rFonts w:asciiTheme="minorHAnsi" w:hAnsiTheme="minorHAnsi"/>
        </w:rPr>
        <w:t xml:space="preserve"> dersom det skjer før.</w:t>
      </w:r>
    </w:p>
    <w:p w14:paraId="597AFE24" w14:textId="77777777" w:rsidR="003A6B93" w:rsidRDefault="003A6B93" w:rsidP="003A6B93">
      <w:pPr>
        <w:rPr>
          <w:rFonts w:asciiTheme="minorHAnsi" w:hAnsiTheme="minorHAnsi"/>
        </w:rPr>
      </w:pPr>
    </w:p>
    <w:p w14:paraId="31E59334" w14:textId="77777777" w:rsidR="00BF6A77" w:rsidRPr="00120C6C" w:rsidRDefault="00BF6A77" w:rsidP="003A6B93">
      <w:pPr>
        <w:rPr>
          <w:rFonts w:asciiTheme="minorHAnsi" w:hAnsiTheme="minorHAnsi"/>
        </w:rPr>
      </w:pPr>
    </w:p>
    <w:p w14:paraId="5E749D31" w14:textId="77777777" w:rsidR="003A6B93" w:rsidRPr="00120C6C" w:rsidRDefault="003A6B93" w:rsidP="003A6B93">
      <w:pPr>
        <w:rPr>
          <w:rFonts w:asciiTheme="minorHAnsi" w:hAnsiTheme="minorHAnsi"/>
        </w:rPr>
      </w:pPr>
      <w:r w:rsidRPr="00120C6C">
        <w:rPr>
          <w:rFonts w:asciiTheme="minorHAnsi" w:hAnsiTheme="minorHAnsi"/>
        </w:rPr>
        <w:t>Vi ser frem til å høre fra dere.</w:t>
      </w:r>
    </w:p>
    <w:p w14:paraId="7491EDE2" w14:textId="77777777" w:rsidR="003A6B93" w:rsidRDefault="003A6B93" w:rsidP="003A6B93">
      <w:pPr>
        <w:rPr>
          <w:rFonts w:asciiTheme="minorHAnsi" w:hAnsiTheme="minorHAnsi"/>
        </w:rPr>
      </w:pPr>
    </w:p>
    <w:p w14:paraId="14381B35" w14:textId="77777777" w:rsidR="00B721BE" w:rsidRPr="00120C6C" w:rsidRDefault="00B721BE" w:rsidP="003A6B93">
      <w:pPr>
        <w:rPr>
          <w:rFonts w:asciiTheme="minorHAnsi" w:hAnsiTheme="minorHAnsi"/>
        </w:rPr>
      </w:pPr>
    </w:p>
    <w:p w14:paraId="1D5FF31C" w14:textId="77777777" w:rsidR="003A6B93" w:rsidRPr="00120C6C" w:rsidRDefault="003A6B93" w:rsidP="003A6B93">
      <w:pPr>
        <w:rPr>
          <w:rFonts w:asciiTheme="minorHAnsi" w:hAnsiTheme="minorHAnsi"/>
        </w:rPr>
      </w:pPr>
    </w:p>
    <w:p w14:paraId="04FE4454" w14:textId="16B6A7BF" w:rsidR="003A6B93" w:rsidRDefault="003A6B93" w:rsidP="003A6B93">
      <w:pPr>
        <w:rPr>
          <w:rFonts w:asciiTheme="minorHAnsi" w:hAnsiTheme="minorHAnsi"/>
        </w:rPr>
      </w:pPr>
      <w:r w:rsidRPr="00120C6C">
        <w:rPr>
          <w:rFonts w:asciiTheme="minorHAnsi" w:hAnsiTheme="minorHAnsi"/>
        </w:rPr>
        <w:t>Med vennlig hilsen</w:t>
      </w:r>
    </w:p>
    <w:p w14:paraId="784E062D" w14:textId="644FEA9A" w:rsidR="00E01E9D" w:rsidRDefault="00E01E9D" w:rsidP="003A6B93">
      <w:pPr>
        <w:rPr>
          <w:rFonts w:asciiTheme="minorHAnsi" w:hAnsiTheme="minorHAnsi"/>
        </w:rPr>
      </w:pPr>
    </w:p>
    <w:p w14:paraId="51BACD7C" w14:textId="77777777" w:rsidR="00E01E9D" w:rsidRDefault="00E01E9D" w:rsidP="003A6B93">
      <w:pPr>
        <w:rPr>
          <w:rFonts w:asciiTheme="minorHAnsi" w:hAnsiTheme="minorHAnsi"/>
        </w:rPr>
      </w:pPr>
    </w:p>
    <w:p w14:paraId="2E258B58" w14:textId="3B584FE1" w:rsidR="00E01E9D" w:rsidRPr="00120C6C" w:rsidRDefault="00E01E9D" w:rsidP="003A6B93">
      <w:pPr>
        <w:rPr>
          <w:rFonts w:asciiTheme="minorHAnsi" w:hAnsiTheme="minorHAnsi"/>
        </w:rPr>
      </w:pPr>
      <w:r>
        <w:rPr>
          <w:rFonts w:asciiTheme="minorHAnsi" w:hAnsiTheme="minorHAnsi"/>
        </w:rPr>
        <w:t>_________________________________________</w:t>
      </w:r>
    </w:p>
    <w:p w14:paraId="2990051C" w14:textId="77777777" w:rsidR="003A6B93" w:rsidRPr="00120C6C" w:rsidRDefault="003A6B93" w:rsidP="003A6B93">
      <w:pPr>
        <w:rPr>
          <w:rFonts w:asciiTheme="minorHAnsi" w:hAnsiTheme="minorHAnsi"/>
        </w:rPr>
      </w:pPr>
    </w:p>
    <w:p w14:paraId="1520DEAA" w14:textId="77777777" w:rsidR="003A6B93" w:rsidRPr="00120C6C" w:rsidRDefault="003A6B93" w:rsidP="003A6B93">
      <w:pPr>
        <w:rPr>
          <w:rFonts w:asciiTheme="minorHAnsi" w:hAnsiTheme="minorHAnsi"/>
          <w:highlight w:val="yellow"/>
        </w:rPr>
      </w:pPr>
      <w:r w:rsidRPr="00120C6C">
        <w:rPr>
          <w:rFonts w:asciiTheme="minorHAnsi" w:hAnsiTheme="minorHAnsi"/>
          <w:highlight w:val="yellow"/>
        </w:rPr>
        <w:t>[NN]</w:t>
      </w:r>
    </w:p>
    <w:p w14:paraId="290ACAEB" w14:textId="2A7D1478" w:rsidR="003A6B93" w:rsidRDefault="003A6B93" w:rsidP="003A6B93">
      <w:pPr>
        <w:rPr>
          <w:rFonts w:asciiTheme="minorHAnsi" w:hAnsiTheme="minorHAnsi"/>
        </w:rPr>
      </w:pPr>
      <w:r w:rsidRPr="00120C6C">
        <w:rPr>
          <w:rFonts w:asciiTheme="minorHAnsi" w:hAnsiTheme="minorHAnsi"/>
          <w:highlight w:val="yellow"/>
        </w:rPr>
        <w:t>[Tittel]</w:t>
      </w:r>
    </w:p>
    <w:p w14:paraId="1B87140A" w14:textId="77777777" w:rsidR="00C518FD" w:rsidRDefault="00C518FD" w:rsidP="003A6B93">
      <w:pPr>
        <w:rPr>
          <w:rFonts w:asciiTheme="minorHAnsi" w:hAnsiTheme="minorHAnsi"/>
        </w:rPr>
      </w:pPr>
    </w:p>
    <w:p w14:paraId="7895EB9E" w14:textId="2A9D463A" w:rsidR="00C518FD" w:rsidRPr="00C518FD" w:rsidRDefault="00E902AA" w:rsidP="00C518FD">
      <w:pPr>
        <w:rPr>
          <w:rFonts w:asciiTheme="minorHAnsi" w:hAnsiTheme="minorHAnsi"/>
          <w:i/>
          <w:iCs/>
        </w:rPr>
      </w:pPr>
      <w:r>
        <w:rPr>
          <w:rFonts w:asciiTheme="minorHAnsi" w:hAnsiTheme="minorHAnsi"/>
          <w:i/>
          <w:iCs/>
          <w:highlight w:val="yellow"/>
        </w:rPr>
        <w:t>[</w:t>
      </w:r>
      <w:r w:rsidR="00C518FD" w:rsidRPr="00C518FD">
        <w:rPr>
          <w:rFonts w:asciiTheme="minorHAnsi" w:hAnsiTheme="minorHAnsi"/>
          <w:i/>
          <w:iCs/>
          <w:highlight w:val="yellow"/>
        </w:rPr>
        <w:t>Tilbudsbrevet skal undertegnes av en som har fullmakt til å pådra leverandøren forplikte</w:t>
      </w:r>
      <w:r w:rsidR="00C518FD" w:rsidRPr="00E902AA">
        <w:rPr>
          <w:rFonts w:asciiTheme="minorHAnsi" w:hAnsiTheme="minorHAnsi"/>
          <w:i/>
          <w:iCs/>
          <w:highlight w:val="yellow"/>
        </w:rPr>
        <w:t>lser</w:t>
      </w:r>
      <w:r w:rsidRPr="00E902AA">
        <w:rPr>
          <w:rFonts w:asciiTheme="minorHAnsi" w:hAnsiTheme="minorHAnsi"/>
          <w:i/>
          <w:iCs/>
          <w:highlight w:val="yellow"/>
        </w:rPr>
        <w:t>]</w:t>
      </w:r>
    </w:p>
    <w:p w14:paraId="365F142E" w14:textId="77777777" w:rsidR="00C518FD" w:rsidRPr="00120C6C" w:rsidRDefault="00C518FD" w:rsidP="003A6B93">
      <w:pPr>
        <w:rPr>
          <w:rFonts w:asciiTheme="minorHAnsi" w:hAnsiTheme="minorHAnsi"/>
        </w:rPr>
      </w:pPr>
    </w:p>
    <w:sectPr w:rsidR="00C518FD" w:rsidRPr="00120C6C" w:rsidSect="003628D1">
      <w:headerReference w:type="default" r:id="rId11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F9A7D5" w14:textId="77777777" w:rsidR="00C8474C" w:rsidRDefault="00C8474C" w:rsidP="00D7129D">
      <w:r>
        <w:separator/>
      </w:r>
    </w:p>
  </w:endnote>
  <w:endnote w:type="continuationSeparator" w:id="0">
    <w:p w14:paraId="1D9DB23B" w14:textId="77777777" w:rsidR="00C8474C" w:rsidRDefault="00C8474C" w:rsidP="00D71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EB021B" w14:textId="77777777" w:rsidR="00C8474C" w:rsidRDefault="00C8474C" w:rsidP="00D7129D">
      <w:r>
        <w:separator/>
      </w:r>
    </w:p>
  </w:footnote>
  <w:footnote w:type="continuationSeparator" w:id="0">
    <w:p w14:paraId="400BCC0E" w14:textId="77777777" w:rsidR="00C8474C" w:rsidRDefault="00C8474C" w:rsidP="00D712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B6C9FF" w14:textId="293B9A20" w:rsidR="00E01E9D" w:rsidRDefault="00E01E9D">
    <w:pPr>
      <w:pStyle w:val="Topptekst"/>
    </w:pPr>
    <w:r>
      <w:t>Vedlegg 1 – Tilbudsbrev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755F68"/>
    <w:multiLevelType w:val="hybridMultilevel"/>
    <w:tmpl w:val="921A6D6C"/>
    <w:lvl w:ilvl="0" w:tplc="0414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" w15:restartNumberingAfterBreak="0">
    <w:nsid w:val="36EE107A"/>
    <w:multiLevelType w:val="hybridMultilevel"/>
    <w:tmpl w:val="B802A5D2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8F2732"/>
    <w:multiLevelType w:val="hybridMultilevel"/>
    <w:tmpl w:val="0388BCCA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3982865">
    <w:abstractNumId w:val="0"/>
  </w:num>
  <w:num w:numId="2" w16cid:durableId="585846706">
    <w:abstractNumId w:val="1"/>
  </w:num>
  <w:num w:numId="3" w16cid:durableId="12832627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F2F20"/>
    <w:rsid w:val="0000080D"/>
    <w:rsid w:val="00000D74"/>
    <w:rsid w:val="00002020"/>
    <w:rsid w:val="000023E6"/>
    <w:rsid w:val="00002A8C"/>
    <w:rsid w:val="00003116"/>
    <w:rsid w:val="00004888"/>
    <w:rsid w:val="000049A7"/>
    <w:rsid w:val="00004BFE"/>
    <w:rsid w:val="0000578D"/>
    <w:rsid w:val="0000645D"/>
    <w:rsid w:val="00006E25"/>
    <w:rsid w:val="00007E02"/>
    <w:rsid w:val="000106BC"/>
    <w:rsid w:val="00013692"/>
    <w:rsid w:val="00014478"/>
    <w:rsid w:val="00014C87"/>
    <w:rsid w:val="0001649A"/>
    <w:rsid w:val="00016889"/>
    <w:rsid w:val="00016B94"/>
    <w:rsid w:val="00017457"/>
    <w:rsid w:val="000179A6"/>
    <w:rsid w:val="00017D83"/>
    <w:rsid w:val="00017FDE"/>
    <w:rsid w:val="00020111"/>
    <w:rsid w:val="0002032B"/>
    <w:rsid w:val="00020852"/>
    <w:rsid w:val="00021177"/>
    <w:rsid w:val="00021F30"/>
    <w:rsid w:val="00023034"/>
    <w:rsid w:val="00023EF8"/>
    <w:rsid w:val="00024C66"/>
    <w:rsid w:val="0002659F"/>
    <w:rsid w:val="000272E7"/>
    <w:rsid w:val="000306CD"/>
    <w:rsid w:val="00031244"/>
    <w:rsid w:val="000312AA"/>
    <w:rsid w:val="00031DA8"/>
    <w:rsid w:val="0003293B"/>
    <w:rsid w:val="00033C3C"/>
    <w:rsid w:val="00034288"/>
    <w:rsid w:val="00034988"/>
    <w:rsid w:val="00034F5C"/>
    <w:rsid w:val="0003671A"/>
    <w:rsid w:val="0003683C"/>
    <w:rsid w:val="000378C3"/>
    <w:rsid w:val="0004095D"/>
    <w:rsid w:val="00040D98"/>
    <w:rsid w:val="00041449"/>
    <w:rsid w:val="000421D1"/>
    <w:rsid w:val="00042642"/>
    <w:rsid w:val="000433F4"/>
    <w:rsid w:val="0004418F"/>
    <w:rsid w:val="000458A7"/>
    <w:rsid w:val="00045BAD"/>
    <w:rsid w:val="00046B60"/>
    <w:rsid w:val="00047F98"/>
    <w:rsid w:val="0005014C"/>
    <w:rsid w:val="000508DA"/>
    <w:rsid w:val="00050D64"/>
    <w:rsid w:val="00053A54"/>
    <w:rsid w:val="00054A69"/>
    <w:rsid w:val="00055B93"/>
    <w:rsid w:val="00056512"/>
    <w:rsid w:val="00056D8D"/>
    <w:rsid w:val="00057B23"/>
    <w:rsid w:val="00060AB4"/>
    <w:rsid w:val="00063704"/>
    <w:rsid w:val="000642F6"/>
    <w:rsid w:val="00066652"/>
    <w:rsid w:val="000669DA"/>
    <w:rsid w:val="00066BB1"/>
    <w:rsid w:val="00067DEF"/>
    <w:rsid w:val="00070EC9"/>
    <w:rsid w:val="00071ACC"/>
    <w:rsid w:val="00073FB6"/>
    <w:rsid w:val="00074530"/>
    <w:rsid w:val="000746CC"/>
    <w:rsid w:val="000748CA"/>
    <w:rsid w:val="00074FDD"/>
    <w:rsid w:val="000752D1"/>
    <w:rsid w:val="000753E9"/>
    <w:rsid w:val="000764C2"/>
    <w:rsid w:val="000778D2"/>
    <w:rsid w:val="00080188"/>
    <w:rsid w:val="00080B7E"/>
    <w:rsid w:val="00080EDA"/>
    <w:rsid w:val="0008129E"/>
    <w:rsid w:val="00083889"/>
    <w:rsid w:val="000838C4"/>
    <w:rsid w:val="000844C2"/>
    <w:rsid w:val="00084AF4"/>
    <w:rsid w:val="000857B1"/>
    <w:rsid w:val="000859BA"/>
    <w:rsid w:val="00086374"/>
    <w:rsid w:val="000869EE"/>
    <w:rsid w:val="00086E5A"/>
    <w:rsid w:val="000910BC"/>
    <w:rsid w:val="00091444"/>
    <w:rsid w:val="00092E49"/>
    <w:rsid w:val="00093BF8"/>
    <w:rsid w:val="00094043"/>
    <w:rsid w:val="00095097"/>
    <w:rsid w:val="00095976"/>
    <w:rsid w:val="00097754"/>
    <w:rsid w:val="000979E9"/>
    <w:rsid w:val="00097DDF"/>
    <w:rsid w:val="000A059C"/>
    <w:rsid w:val="000A0747"/>
    <w:rsid w:val="000A08C0"/>
    <w:rsid w:val="000A0A8B"/>
    <w:rsid w:val="000A0B2D"/>
    <w:rsid w:val="000A1EBB"/>
    <w:rsid w:val="000A23FE"/>
    <w:rsid w:val="000A2845"/>
    <w:rsid w:val="000A2B58"/>
    <w:rsid w:val="000A34DC"/>
    <w:rsid w:val="000A3AB9"/>
    <w:rsid w:val="000A4023"/>
    <w:rsid w:val="000A58D6"/>
    <w:rsid w:val="000A61DA"/>
    <w:rsid w:val="000A7964"/>
    <w:rsid w:val="000B0604"/>
    <w:rsid w:val="000B2895"/>
    <w:rsid w:val="000B2F75"/>
    <w:rsid w:val="000B30B9"/>
    <w:rsid w:val="000B30BC"/>
    <w:rsid w:val="000B3FA4"/>
    <w:rsid w:val="000B5476"/>
    <w:rsid w:val="000B5936"/>
    <w:rsid w:val="000B6284"/>
    <w:rsid w:val="000B665F"/>
    <w:rsid w:val="000B7651"/>
    <w:rsid w:val="000C07A6"/>
    <w:rsid w:val="000C1F72"/>
    <w:rsid w:val="000C2353"/>
    <w:rsid w:val="000C26EB"/>
    <w:rsid w:val="000C3AD7"/>
    <w:rsid w:val="000C3F85"/>
    <w:rsid w:val="000C4895"/>
    <w:rsid w:val="000C4C1F"/>
    <w:rsid w:val="000C5B6D"/>
    <w:rsid w:val="000C6306"/>
    <w:rsid w:val="000C7AD6"/>
    <w:rsid w:val="000D0D54"/>
    <w:rsid w:val="000D0ECA"/>
    <w:rsid w:val="000D31B3"/>
    <w:rsid w:val="000D3770"/>
    <w:rsid w:val="000D4164"/>
    <w:rsid w:val="000D4A2E"/>
    <w:rsid w:val="000D51B5"/>
    <w:rsid w:val="000D52C4"/>
    <w:rsid w:val="000E0860"/>
    <w:rsid w:val="000E1B0C"/>
    <w:rsid w:val="000E2705"/>
    <w:rsid w:val="000E2C3E"/>
    <w:rsid w:val="000E32ED"/>
    <w:rsid w:val="000E58CE"/>
    <w:rsid w:val="000E622E"/>
    <w:rsid w:val="000F038C"/>
    <w:rsid w:val="000F0B2A"/>
    <w:rsid w:val="000F0B77"/>
    <w:rsid w:val="000F100A"/>
    <w:rsid w:val="000F11E2"/>
    <w:rsid w:val="000F1FED"/>
    <w:rsid w:val="000F3882"/>
    <w:rsid w:val="000F3890"/>
    <w:rsid w:val="000F3F7B"/>
    <w:rsid w:val="000F446E"/>
    <w:rsid w:val="000F465B"/>
    <w:rsid w:val="000F5AE5"/>
    <w:rsid w:val="000F7040"/>
    <w:rsid w:val="000F7F98"/>
    <w:rsid w:val="00102995"/>
    <w:rsid w:val="00102EDA"/>
    <w:rsid w:val="00103DC2"/>
    <w:rsid w:val="0010465C"/>
    <w:rsid w:val="001066FE"/>
    <w:rsid w:val="00106E81"/>
    <w:rsid w:val="00110BDF"/>
    <w:rsid w:val="00111E72"/>
    <w:rsid w:val="00111EB0"/>
    <w:rsid w:val="001120B6"/>
    <w:rsid w:val="00112A56"/>
    <w:rsid w:val="00112C45"/>
    <w:rsid w:val="00113900"/>
    <w:rsid w:val="00113B35"/>
    <w:rsid w:val="00113E6A"/>
    <w:rsid w:val="0011626A"/>
    <w:rsid w:val="00116F46"/>
    <w:rsid w:val="00117765"/>
    <w:rsid w:val="001202E2"/>
    <w:rsid w:val="0012032F"/>
    <w:rsid w:val="00120C6C"/>
    <w:rsid w:val="00120F70"/>
    <w:rsid w:val="001214E7"/>
    <w:rsid w:val="00121515"/>
    <w:rsid w:val="00122A27"/>
    <w:rsid w:val="00124ABD"/>
    <w:rsid w:val="001253F5"/>
    <w:rsid w:val="00125A17"/>
    <w:rsid w:val="00127C8E"/>
    <w:rsid w:val="00130F38"/>
    <w:rsid w:val="00131B25"/>
    <w:rsid w:val="00133C33"/>
    <w:rsid w:val="00135A44"/>
    <w:rsid w:val="00135D54"/>
    <w:rsid w:val="0013777E"/>
    <w:rsid w:val="001424A8"/>
    <w:rsid w:val="001426D1"/>
    <w:rsid w:val="00142F0D"/>
    <w:rsid w:val="00143381"/>
    <w:rsid w:val="001433E3"/>
    <w:rsid w:val="00143C39"/>
    <w:rsid w:val="00144207"/>
    <w:rsid w:val="0014452F"/>
    <w:rsid w:val="00145F4E"/>
    <w:rsid w:val="00146643"/>
    <w:rsid w:val="001470E0"/>
    <w:rsid w:val="00150576"/>
    <w:rsid w:val="0015077F"/>
    <w:rsid w:val="001519BE"/>
    <w:rsid w:val="00151BC5"/>
    <w:rsid w:val="00152238"/>
    <w:rsid w:val="001524D4"/>
    <w:rsid w:val="0015256B"/>
    <w:rsid w:val="00152EC7"/>
    <w:rsid w:val="001530AA"/>
    <w:rsid w:val="00153A25"/>
    <w:rsid w:val="00154DBE"/>
    <w:rsid w:val="00155D53"/>
    <w:rsid w:val="00155E7C"/>
    <w:rsid w:val="00156C5D"/>
    <w:rsid w:val="00156FD9"/>
    <w:rsid w:val="00157567"/>
    <w:rsid w:val="001604F7"/>
    <w:rsid w:val="00160B25"/>
    <w:rsid w:val="00161665"/>
    <w:rsid w:val="00161C4A"/>
    <w:rsid w:val="00161E2A"/>
    <w:rsid w:val="00162FB2"/>
    <w:rsid w:val="0016447E"/>
    <w:rsid w:val="00164BA7"/>
    <w:rsid w:val="00164CED"/>
    <w:rsid w:val="00164D7A"/>
    <w:rsid w:val="001651C8"/>
    <w:rsid w:val="001669CC"/>
    <w:rsid w:val="00166E88"/>
    <w:rsid w:val="0016763A"/>
    <w:rsid w:val="001679BF"/>
    <w:rsid w:val="00170629"/>
    <w:rsid w:val="001706D5"/>
    <w:rsid w:val="00171754"/>
    <w:rsid w:val="00172C4C"/>
    <w:rsid w:val="0017370A"/>
    <w:rsid w:val="00173944"/>
    <w:rsid w:val="00174259"/>
    <w:rsid w:val="0017456E"/>
    <w:rsid w:val="001748F3"/>
    <w:rsid w:val="00175BD5"/>
    <w:rsid w:val="00176F21"/>
    <w:rsid w:val="00177001"/>
    <w:rsid w:val="00181BCE"/>
    <w:rsid w:val="00182555"/>
    <w:rsid w:val="00182766"/>
    <w:rsid w:val="00183127"/>
    <w:rsid w:val="0018366A"/>
    <w:rsid w:val="00183763"/>
    <w:rsid w:val="00183CD1"/>
    <w:rsid w:val="0018421D"/>
    <w:rsid w:val="00184698"/>
    <w:rsid w:val="0018493A"/>
    <w:rsid w:val="00185E28"/>
    <w:rsid w:val="00186821"/>
    <w:rsid w:val="00187722"/>
    <w:rsid w:val="001878A6"/>
    <w:rsid w:val="0019036A"/>
    <w:rsid w:val="00190597"/>
    <w:rsid w:val="00190FB8"/>
    <w:rsid w:val="001926A3"/>
    <w:rsid w:val="00193152"/>
    <w:rsid w:val="001947CA"/>
    <w:rsid w:val="00194D2B"/>
    <w:rsid w:val="001964B2"/>
    <w:rsid w:val="00196B44"/>
    <w:rsid w:val="00197C1A"/>
    <w:rsid w:val="001A18B8"/>
    <w:rsid w:val="001A241B"/>
    <w:rsid w:val="001A242C"/>
    <w:rsid w:val="001A311F"/>
    <w:rsid w:val="001A3E4A"/>
    <w:rsid w:val="001A5624"/>
    <w:rsid w:val="001A6783"/>
    <w:rsid w:val="001A6A77"/>
    <w:rsid w:val="001A6F46"/>
    <w:rsid w:val="001A78F4"/>
    <w:rsid w:val="001B0BEE"/>
    <w:rsid w:val="001B1326"/>
    <w:rsid w:val="001B27BC"/>
    <w:rsid w:val="001B2C1A"/>
    <w:rsid w:val="001B3614"/>
    <w:rsid w:val="001B47A6"/>
    <w:rsid w:val="001B496E"/>
    <w:rsid w:val="001B5097"/>
    <w:rsid w:val="001B526C"/>
    <w:rsid w:val="001B7507"/>
    <w:rsid w:val="001B7BF2"/>
    <w:rsid w:val="001C0D54"/>
    <w:rsid w:val="001C0DB6"/>
    <w:rsid w:val="001C18E6"/>
    <w:rsid w:val="001C2396"/>
    <w:rsid w:val="001C2641"/>
    <w:rsid w:val="001C687C"/>
    <w:rsid w:val="001C6D93"/>
    <w:rsid w:val="001C705E"/>
    <w:rsid w:val="001C7168"/>
    <w:rsid w:val="001C7D5F"/>
    <w:rsid w:val="001D09BB"/>
    <w:rsid w:val="001D0CF7"/>
    <w:rsid w:val="001D1C7B"/>
    <w:rsid w:val="001D2140"/>
    <w:rsid w:val="001D2229"/>
    <w:rsid w:val="001D3BB7"/>
    <w:rsid w:val="001D3FB2"/>
    <w:rsid w:val="001D42B4"/>
    <w:rsid w:val="001D4420"/>
    <w:rsid w:val="001D45F0"/>
    <w:rsid w:val="001D4CC1"/>
    <w:rsid w:val="001D5C72"/>
    <w:rsid w:val="001D794D"/>
    <w:rsid w:val="001D79F7"/>
    <w:rsid w:val="001E0642"/>
    <w:rsid w:val="001E1EC5"/>
    <w:rsid w:val="001E2B86"/>
    <w:rsid w:val="001E2C22"/>
    <w:rsid w:val="001E2F37"/>
    <w:rsid w:val="001E3230"/>
    <w:rsid w:val="001E59BA"/>
    <w:rsid w:val="001E6AC5"/>
    <w:rsid w:val="001E7C2F"/>
    <w:rsid w:val="001F05EE"/>
    <w:rsid w:val="001F0EE7"/>
    <w:rsid w:val="001F216F"/>
    <w:rsid w:val="001F249A"/>
    <w:rsid w:val="001F2879"/>
    <w:rsid w:val="001F33CC"/>
    <w:rsid w:val="001F37F3"/>
    <w:rsid w:val="001F38B9"/>
    <w:rsid w:val="001F4BD0"/>
    <w:rsid w:val="001F5148"/>
    <w:rsid w:val="001F7305"/>
    <w:rsid w:val="001F798C"/>
    <w:rsid w:val="001F7A7A"/>
    <w:rsid w:val="001F7DD4"/>
    <w:rsid w:val="002009AB"/>
    <w:rsid w:val="002019E2"/>
    <w:rsid w:val="00201F11"/>
    <w:rsid w:val="00202618"/>
    <w:rsid w:val="00202C0C"/>
    <w:rsid w:val="0020312B"/>
    <w:rsid w:val="002038B8"/>
    <w:rsid w:val="00203943"/>
    <w:rsid w:val="00203CC9"/>
    <w:rsid w:val="002043A0"/>
    <w:rsid w:val="00207A9F"/>
    <w:rsid w:val="0021086F"/>
    <w:rsid w:val="00212AD2"/>
    <w:rsid w:val="00212BB0"/>
    <w:rsid w:val="00215193"/>
    <w:rsid w:val="00215CD3"/>
    <w:rsid w:val="00216954"/>
    <w:rsid w:val="0021698D"/>
    <w:rsid w:val="002206A9"/>
    <w:rsid w:val="00221391"/>
    <w:rsid w:val="00221C4F"/>
    <w:rsid w:val="00221DD8"/>
    <w:rsid w:val="0022374A"/>
    <w:rsid w:val="00223861"/>
    <w:rsid w:val="002244D9"/>
    <w:rsid w:val="002262FE"/>
    <w:rsid w:val="002301B5"/>
    <w:rsid w:val="00230C68"/>
    <w:rsid w:val="00232690"/>
    <w:rsid w:val="00232B70"/>
    <w:rsid w:val="00232D6A"/>
    <w:rsid w:val="002342AA"/>
    <w:rsid w:val="00234ADA"/>
    <w:rsid w:val="002401D7"/>
    <w:rsid w:val="00241D78"/>
    <w:rsid w:val="00241ED9"/>
    <w:rsid w:val="0024303E"/>
    <w:rsid w:val="002435C9"/>
    <w:rsid w:val="00245C0A"/>
    <w:rsid w:val="00247091"/>
    <w:rsid w:val="0024718B"/>
    <w:rsid w:val="002508AE"/>
    <w:rsid w:val="00251671"/>
    <w:rsid w:val="002518F1"/>
    <w:rsid w:val="0025208C"/>
    <w:rsid w:val="002536B6"/>
    <w:rsid w:val="00253B20"/>
    <w:rsid w:val="00253E77"/>
    <w:rsid w:val="002559BD"/>
    <w:rsid w:val="00255C88"/>
    <w:rsid w:val="00255FCF"/>
    <w:rsid w:val="0025790B"/>
    <w:rsid w:val="00257AEE"/>
    <w:rsid w:val="00257BF1"/>
    <w:rsid w:val="00257C9E"/>
    <w:rsid w:val="00257E37"/>
    <w:rsid w:val="00261E3E"/>
    <w:rsid w:val="00261FFE"/>
    <w:rsid w:val="00263BC5"/>
    <w:rsid w:val="00266263"/>
    <w:rsid w:val="00266612"/>
    <w:rsid w:val="00266E3A"/>
    <w:rsid w:val="00266E49"/>
    <w:rsid w:val="002672A1"/>
    <w:rsid w:val="00267A24"/>
    <w:rsid w:val="00267ACA"/>
    <w:rsid w:val="0027405E"/>
    <w:rsid w:val="00274245"/>
    <w:rsid w:val="0027468D"/>
    <w:rsid w:val="00275B16"/>
    <w:rsid w:val="00277A27"/>
    <w:rsid w:val="0028049A"/>
    <w:rsid w:val="00280D46"/>
    <w:rsid w:val="002823D0"/>
    <w:rsid w:val="002825D2"/>
    <w:rsid w:val="0028355C"/>
    <w:rsid w:val="00283F73"/>
    <w:rsid w:val="002857CE"/>
    <w:rsid w:val="00285821"/>
    <w:rsid w:val="00285F05"/>
    <w:rsid w:val="00290BF5"/>
    <w:rsid w:val="0029102A"/>
    <w:rsid w:val="0029146B"/>
    <w:rsid w:val="0029153F"/>
    <w:rsid w:val="00291647"/>
    <w:rsid w:val="00292BAC"/>
    <w:rsid w:val="002930CA"/>
    <w:rsid w:val="00293C09"/>
    <w:rsid w:val="00293D98"/>
    <w:rsid w:val="00294AB4"/>
    <w:rsid w:val="00294E38"/>
    <w:rsid w:val="002958F7"/>
    <w:rsid w:val="00295A70"/>
    <w:rsid w:val="002A0735"/>
    <w:rsid w:val="002A1E08"/>
    <w:rsid w:val="002A2726"/>
    <w:rsid w:val="002A2DE2"/>
    <w:rsid w:val="002A2F59"/>
    <w:rsid w:val="002A5253"/>
    <w:rsid w:val="002A5324"/>
    <w:rsid w:val="002A62AC"/>
    <w:rsid w:val="002B1368"/>
    <w:rsid w:val="002B1E09"/>
    <w:rsid w:val="002B23CC"/>
    <w:rsid w:val="002B3967"/>
    <w:rsid w:val="002B3A36"/>
    <w:rsid w:val="002B4CCB"/>
    <w:rsid w:val="002B6110"/>
    <w:rsid w:val="002B698B"/>
    <w:rsid w:val="002B6E44"/>
    <w:rsid w:val="002C0064"/>
    <w:rsid w:val="002C0673"/>
    <w:rsid w:val="002C1D12"/>
    <w:rsid w:val="002C3480"/>
    <w:rsid w:val="002C36A6"/>
    <w:rsid w:val="002C433B"/>
    <w:rsid w:val="002C4D7B"/>
    <w:rsid w:val="002C508B"/>
    <w:rsid w:val="002C5125"/>
    <w:rsid w:val="002C5356"/>
    <w:rsid w:val="002C5768"/>
    <w:rsid w:val="002C6673"/>
    <w:rsid w:val="002D0AC6"/>
    <w:rsid w:val="002D2844"/>
    <w:rsid w:val="002D5BD3"/>
    <w:rsid w:val="002D77CF"/>
    <w:rsid w:val="002D7CF1"/>
    <w:rsid w:val="002E07BA"/>
    <w:rsid w:val="002E0FB0"/>
    <w:rsid w:val="002E1262"/>
    <w:rsid w:val="002E1C79"/>
    <w:rsid w:val="002E1CD9"/>
    <w:rsid w:val="002E24F6"/>
    <w:rsid w:val="002E3667"/>
    <w:rsid w:val="002E3742"/>
    <w:rsid w:val="002E485D"/>
    <w:rsid w:val="002E542C"/>
    <w:rsid w:val="002E5718"/>
    <w:rsid w:val="002E58E5"/>
    <w:rsid w:val="002E65C6"/>
    <w:rsid w:val="002E75CD"/>
    <w:rsid w:val="002E7C2A"/>
    <w:rsid w:val="002F0643"/>
    <w:rsid w:val="002F3037"/>
    <w:rsid w:val="002F52B8"/>
    <w:rsid w:val="00301593"/>
    <w:rsid w:val="00302781"/>
    <w:rsid w:val="00302A0B"/>
    <w:rsid w:val="00302A40"/>
    <w:rsid w:val="003041EC"/>
    <w:rsid w:val="00305241"/>
    <w:rsid w:val="00305BC4"/>
    <w:rsid w:val="003062CC"/>
    <w:rsid w:val="00306EC0"/>
    <w:rsid w:val="0030768D"/>
    <w:rsid w:val="003102C7"/>
    <w:rsid w:val="00310C13"/>
    <w:rsid w:val="00311576"/>
    <w:rsid w:val="00312049"/>
    <w:rsid w:val="00313807"/>
    <w:rsid w:val="0031576D"/>
    <w:rsid w:val="00316345"/>
    <w:rsid w:val="0031642F"/>
    <w:rsid w:val="003164A9"/>
    <w:rsid w:val="00317589"/>
    <w:rsid w:val="00317D60"/>
    <w:rsid w:val="003206CF"/>
    <w:rsid w:val="00321FA1"/>
    <w:rsid w:val="003224F3"/>
    <w:rsid w:val="0032280F"/>
    <w:rsid w:val="003234B4"/>
    <w:rsid w:val="00323637"/>
    <w:rsid w:val="00325C6B"/>
    <w:rsid w:val="00327692"/>
    <w:rsid w:val="00327F47"/>
    <w:rsid w:val="00330294"/>
    <w:rsid w:val="00330E56"/>
    <w:rsid w:val="00332407"/>
    <w:rsid w:val="00333459"/>
    <w:rsid w:val="003336E0"/>
    <w:rsid w:val="00333B34"/>
    <w:rsid w:val="00334172"/>
    <w:rsid w:val="0033470F"/>
    <w:rsid w:val="00334AA5"/>
    <w:rsid w:val="00334E60"/>
    <w:rsid w:val="00335321"/>
    <w:rsid w:val="00336023"/>
    <w:rsid w:val="00336D6A"/>
    <w:rsid w:val="003375DF"/>
    <w:rsid w:val="003400D9"/>
    <w:rsid w:val="0034225F"/>
    <w:rsid w:val="003434F5"/>
    <w:rsid w:val="00344619"/>
    <w:rsid w:val="003460D6"/>
    <w:rsid w:val="0034654B"/>
    <w:rsid w:val="00346717"/>
    <w:rsid w:val="00347ADA"/>
    <w:rsid w:val="003503A0"/>
    <w:rsid w:val="003518C8"/>
    <w:rsid w:val="00351E08"/>
    <w:rsid w:val="00352734"/>
    <w:rsid w:val="00353DAF"/>
    <w:rsid w:val="00354B2E"/>
    <w:rsid w:val="00355613"/>
    <w:rsid w:val="00356599"/>
    <w:rsid w:val="00356824"/>
    <w:rsid w:val="00356DA2"/>
    <w:rsid w:val="00357471"/>
    <w:rsid w:val="00360CC5"/>
    <w:rsid w:val="00361425"/>
    <w:rsid w:val="003628D1"/>
    <w:rsid w:val="003630D2"/>
    <w:rsid w:val="00363548"/>
    <w:rsid w:val="003637C6"/>
    <w:rsid w:val="00363A23"/>
    <w:rsid w:val="003648D4"/>
    <w:rsid w:val="00365790"/>
    <w:rsid w:val="0036663B"/>
    <w:rsid w:val="00366B89"/>
    <w:rsid w:val="00366EBD"/>
    <w:rsid w:val="00367889"/>
    <w:rsid w:val="00373580"/>
    <w:rsid w:val="003740BB"/>
    <w:rsid w:val="003740F4"/>
    <w:rsid w:val="0037466F"/>
    <w:rsid w:val="00374F15"/>
    <w:rsid w:val="00375252"/>
    <w:rsid w:val="00375F83"/>
    <w:rsid w:val="00377632"/>
    <w:rsid w:val="003806CB"/>
    <w:rsid w:val="00380B01"/>
    <w:rsid w:val="00381330"/>
    <w:rsid w:val="00381BA1"/>
    <w:rsid w:val="00383952"/>
    <w:rsid w:val="0038396E"/>
    <w:rsid w:val="00384FC6"/>
    <w:rsid w:val="00385EAF"/>
    <w:rsid w:val="0038686A"/>
    <w:rsid w:val="00391A8E"/>
    <w:rsid w:val="00391A90"/>
    <w:rsid w:val="00391DA1"/>
    <w:rsid w:val="0039598A"/>
    <w:rsid w:val="003A18CD"/>
    <w:rsid w:val="003A49E1"/>
    <w:rsid w:val="003A4A5B"/>
    <w:rsid w:val="003A5E90"/>
    <w:rsid w:val="003A6B93"/>
    <w:rsid w:val="003A78C7"/>
    <w:rsid w:val="003B2211"/>
    <w:rsid w:val="003B41F3"/>
    <w:rsid w:val="003B4CCA"/>
    <w:rsid w:val="003B5277"/>
    <w:rsid w:val="003B583D"/>
    <w:rsid w:val="003B5C3A"/>
    <w:rsid w:val="003C0A36"/>
    <w:rsid w:val="003C29DA"/>
    <w:rsid w:val="003C29E7"/>
    <w:rsid w:val="003C2A25"/>
    <w:rsid w:val="003C2EA5"/>
    <w:rsid w:val="003C4229"/>
    <w:rsid w:val="003C50F3"/>
    <w:rsid w:val="003C570C"/>
    <w:rsid w:val="003C6360"/>
    <w:rsid w:val="003C63A7"/>
    <w:rsid w:val="003C7A2A"/>
    <w:rsid w:val="003C7A37"/>
    <w:rsid w:val="003C7D51"/>
    <w:rsid w:val="003D011E"/>
    <w:rsid w:val="003D012B"/>
    <w:rsid w:val="003D0804"/>
    <w:rsid w:val="003D2BB0"/>
    <w:rsid w:val="003D3BC7"/>
    <w:rsid w:val="003D4CFD"/>
    <w:rsid w:val="003D5F88"/>
    <w:rsid w:val="003D6460"/>
    <w:rsid w:val="003D6CB2"/>
    <w:rsid w:val="003D6E07"/>
    <w:rsid w:val="003D6E95"/>
    <w:rsid w:val="003D70B1"/>
    <w:rsid w:val="003D747F"/>
    <w:rsid w:val="003E0BB6"/>
    <w:rsid w:val="003E160A"/>
    <w:rsid w:val="003E1B60"/>
    <w:rsid w:val="003E3D77"/>
    <w:rsid w:val="003E42DE"/>
    <w:rsid w:val="003E5BFC"/>
    <w:rsid w:val="003E6405"/>
    <w:rsid w:val="003E74F3"/>
    <w:rsid w:val="003F0597"/>
    <w:rsid w:val="003F0C22"/>
    <w:rsid w:val="003F1313"/>
    <w:rsid w:val="003F21D2"/>
    <w:rsid w:val="003F2BA3"/>
    <w:rsid w:val="003F330C"/>
    <w:rsid w:val="003F370E"/>
    <w:rsid w:val="003F3FDA"/>
    <w:rsid w:val="003F4091"/>
    <w:rsid w:val="003F58BC"/>
    <w:rsid w:val="003F5C4F"/>
    <w:rsid w:val="003F649A"/>
    <w:rsid w:val="003F67E8"/>
    <w:rsid w:val="003F6880"/>
    <w:rsid w:val="003F6D93"/>
    <w:rsid w:val="003F6F38"/>
    <w:rsid w:val="003F7705"/>
    <w:rsid w:val="003F7B1D"/>
    <w:rsid w:val="00400913"/>
    <w:rsid w:val="00400B78"/>
    <w:rsid w:val="00401535"/>
    <w:rsid w:val="00401CA9"/>
    <w:rsid w:val="004028CA"/>
    <w:rsid w:val="00402FF0"/>
    <w:rsid w:val="00403C80"/>
    <w:rsid w:val="00404D9E"/>
    <w:rsid w:val="0040600A"/>
    <w:rsid w:val="0040621A"/>
    <w:rsid w:val="00406715"/>
    <w:rsid w:val="00406A69"/>
    <w:rsid w:val="00406B26"/>
    <w:rsid w:val="00407A5E"/>
    <w:rsid w:val="004116CD"/>
    <w:rsid w:val="004118EE"/>
    <w:rsid w:val="00412043"/>
    <w:rsid w:val="00412260"/>
    <w:rsid w:val="00413498"/>
    <w:rsid w:val="00413FAB"/>
    <w:rsid w:val="00416789"/>
    <w:rsid w:val="004171E8"/>
    <w:rsid w:val="0041759F"/>
    <w:rsid w:val="00417755"/>
    <w:rsid w:val="00417DE4"/>
    <w:rsid w:val="004200FD"/>
    <w:rsid w:val="00423191"/>
    <w:rsid w:val="004237E8"/>
    <w:rsid w:val="00423CA2"/>
    <w:rsid w:val="00423FB4"/>
    <w:rsid w:val="004249E4"/>
    <w:rsid w:val="00425694"/>
    <w:rsid w:val="0042663B"/>
    <w:rsid w:val="00426F9A"/>
    <w:rsid w:val="0042704D"/>
    <w:rsid w:val="0042752E"/>
    <w:rsid w:val="004303EB"/>
    <w:rsid w:val="00430A0E"/>
    <w:rsid w:val="00431BFD"/>
    <w:rsid w:val="00431D63"/>
    <w:rsid w:val="00431FCA"/>
    <w:rsid w:val="00432A95"/>
    <w:rsid w:val="00432EFB"/>
    <w:rsid w:val="00433244"/>
    <w:rsid w:val="00433D0B"/>
    <w:rsid w:val="00434FD3"/>
    <w:rsid w:val="00435551"/>
    <w:rsid w:val="004362CD"/>
    <w:rsid w:val="00436985"/>
    <w:rsid w:val="004401E1"/>
    <w:rsid w:val="0044038B"/>
    <w:rsid w:val="004403AC"/>
    <w:rsid w:val="004408C7"/>
    <w:rsid w:val="004411BC"/>
    <w:rsid w:val="0044191F"/>
    <w:rsid w:val="00442027"/>
    <w:rsid w:val="00442D7A"/>
    <w:rsid w:val="00443C66"/>
    <w:rsid w:val="0044651C"/>
    <w:rsid w:val="00446890"/>
    <w:rsid w:val="00446FF6"/>
    <w:rsid w:val="004477A4"/>
    <w:rsid w:val="00447870"/>
    <w:rsid w:val="00447E03"/>
    <w:rsid w:val="00447F79"/>
    <w:rsid w:val="00450089"/>
    <w:rsid w:val="00450F99"/>
    <w:rsid w:val="004514EC"/>
    <w:rsid w:val="00451AFE"/>
    <w:rsid w:val="00453696"/>
    <w:rsid w:val="0045798A"/>
    <w:rsid w:val="004602D7"/>
    <w:rsid w:val="00460332"/>
    <w:rsid w:val="00460BAD"/>
    <w:rsid w:val="00460C53"/>
    <w:rsid w:val="00460D16"/>
    <w:rsid w:val="004616C8"/>
    <w:rsid w:val="0046189A"/>
    <w:rsid w:val="00461DA4"/>
    <w:rsid w:val="00462B34"/>
    <w:rsid w:val="00462E5A"/>
    <w:rsid w:val="00463EBC"/>
    <w:rsid w:val="004641B5"/>
    <w:rsid w:val="00464843"/>
    <w:rsid w:val="0046558C"/>
    <w:rsid w:val="004655AF"/>
    <w:rsid w:val="004667B3"/>
    <w:rsid w:val="00467D95"/>
    <w:rsid w:val="00470122"/>
    <w:rsid w:val="00470874"/>
    <w:rsid w:val="00471753"/>
    <w:rsid w:val="00472B9E"/>
    <w:rsid w:val="0047345A"/>
    <w:rsid w:val="00474323"/>
    <w:rsid w:val="00474487"/>
    <w:rsid w:val="004746CC"/>
    <w:rsid w:val="00475283"/>
    <w:rsid w:val="00476053"/>
    <w:rsid w:val="00476718"/>
    <w:rsid w:val="00477084"/>
    <w:rsid w:val="0048009D"/>
    <w:rsid w:val="00482956"/>
    <w:rsid w:val="00484DA8"/>
    <w:rsid w:val="004865CD"/>
    <w:rsid w:val="004872D7"/>
    <w:rsid w:val="0049094E"/>
    <w:rsid w:val="00491B42"/>
    <w:rsid w:val="00491B93"/>
    <w:rsid w:val="00493E41"/>
    <w:rsid w:val="00493EDA"/>
    <w:rsid w:val="00496CC4"/>
    <w:rsid w:val="00497E84"/>
    <w:rsid w:val="004A0ACB"/>
    <w:rsid w:val="004A0E30"/>
    <w:rsid w:val="004A23D2"/>
    <w:rsid w:val="004A28B6"/>
    <w:rsid w:val="004A2BC5"/>
    <w:rsid w:val="004A3F7F"/>
    <w:rsid w:val="004A433E"/>
    <w:rsid w:val="004A4B55"/>
    <w:rsid w:val="004A6461"/>
    <w:rsid w:val="004A728A"/>
    <w:rsid w:val="004A78E9"/>
    <w:rsid w:val="004B0C49"/>
    <w:rsid w:val="004B1A9B"/>
    <w:rsid w:val="004B350D"/>
    <w:rsid w:val="004B3DBE"/>
    <w:rsid w:val="004B5326"/>
    <w:rsid w:val="004B6352"/>
    <w:rsid w:val="004C0159"/>
    <w:rsid w:val="004C162F"/>
    <w:rsid w:val="004C1820"/>
    <w:rsid w:val="004C402C"/>
    <w:rsid w:val="004C5286"/>
    <w:rsid w:val="004C5B6A"/>
    <w:rsid w:val="004C6999"/>
    <w:rsid w:val="004C6F36"/>
    <w:rsid w:val="004D072A"/>
    <w:rsid w:val="004D21B0"/>
    <w:rsid w:val="004D2975"/>
    <w:rsid w:val="004D2FC8"/>
    <w:rsid w:val="004D3206"/>
    <w:rsid w:val="004D3604"/>
    <w:rsid w:val="004D37C6"/>
    <w:rsid w:val="004D3A29"/>
    <w:rsid w:val="004D474E"/>
    <w:rsid w:val="004D7F35"/>
    <w:rsid w:val="004E0124"/>
    <w:rsid w:val="004E085E"/>
    <w:rsid w:val="004E14F1"/>
    <w:rsid w:val="004E22D6"/>
    <w:rsid w:val="004E28BE"/>
    <w:rsid w:val="004E2A8C"/>
    <w:rsid w:val="004E3F5B"/>
    <w:rsid w:val="004E4001"/>
    <w:rsid w:val="004E4433"/>
    <w:rsid w:val="004E5FE9"/>
    <w:rsid w:val="004E62CE"/>
    <w:rsid w:val="004E6E03"/>
    <w:rsid w:val="004E790A"/>
    <w:rsid w:val="004E7FDC"/>
    <w:rsid w:val="004F217E"/>
    <w:rsid w:val="004F24A8"/>
    <w:rsid w:val="004F2B28"/>
    <w:rsid w:val="004F2BD7"/>
    <w:rsid w:val="004F3115"/>
    <w:rsid w:val="004F3FEF"/>
    <w:rsid w:val="004F501F"/>
    <w:rsid w:val="004F55A2"/>
    <w:rsid w:val="004F55BE"/>
    <w:rsid w:val="004F5C1E"/>
    <w:rsid w:val="004F6431"/>
    <w:rsid w:val="004F675C"/>
    <w:rsid w:val="004F6C20"/>
    <w:rsid w:val="004F6DD1"/>
    <w:rsid w:val="004F7985"/>
    <w:rsid w:val="00501B3E"/>
    <w:rsid w:val="00501F18"/>
    <w:rsid w:val="00502616"/>
    <w:rsid w:val="00504A35"/>
    <w:rsid w:val="0050639C"/>
    <w:rsid w:val="00507721"/>
    <w:rsid w:val="00511BE1"/>
    <w:rsid w:val="005132E9"/>
    <w:rsid w:val="00514047"/>
    <w:rsid w:val="005148BA"/>
    <w:rsid w:val="005149DD"/>
    <w:rsid w:val="005155EB"/>
    <w:rsid w:val="00516156"/>
    <w:rsid w:val="005168E5"/>
    <w:rsid w:val="00516E84"/>
    <w:rsid w:val="00520BD0"/>
    <w:rsid w:val="005213BF"/>
    <w:rsid w:val="00521400"/>
    <w:rsid w:val="00523C81"/>
    <w:rsid w:val="0052406E"/>
    <w:rsid w:val="00524B89"/>
    <w:rsid w:val="005254A5"/>
    <w:rsid w:val="005301CB"/>
    <w:rsid w:val="005302BA"/>
    <w:rsid w:val="0053137E"/>
    <w:rsid w:val="00532438"/>
    <w:rsid w:val="005329EE"/>
    <w:rsid w:val="00534726"/>
    <w:rsid w:val="00534DA7"/>
    <w:rsid w:val="0053592D"/>
    <w:rsid w:val="00535BE0"/>
    <w:rsid w:val="0053624B"/>
    <w:rsid w:val="005363E8"/>
    <w:rsid w:val="00536E8D"/>
    <w:rsid w:val="0054019A"/>
    <w:rsid w:val="00541087"/>
    <w:rsid w:val="00541BFD"/>
    <w:rsid w:val="00542FCB"/>
    <w:rsid w:val="00543524"/>
    <w:rsid w:val="005438C1"/>
    <w:rsid w:val="005440F3"/>
    <w:rsid w:val="00546307"/>
    <w:rsid w:val="00546D40"/>
    <w:rsid w:val="00547985"/>
    <w:rsid w:val="00551304"/>
    <w:rsid w:val="00552095"/>
    <w:rsid w:val="005529EA"/>
    <w:rsid w:val="005531FA"/>
    <w:rsid w:val="00553BC7"/>
    <w:rsid w:val="00553C46"/>
    <w:rsid w:val="00556B8A"/>
    <w:rsid w:val="00560745"/>
    <w:rsid w:val="00560BE3"/>
    <w:rsid w:val="005616AD"/>
    <w:rsid w:val="00561D52"/>
    <w:rsid w:val="00562773"/>
    <w:rsid w:val="00563A18"/>
    <w:rsid w:val="00566CB7"/>
    <w:rsid w:val="00566DD8"/>
    <w:rsid w:val="00567372"/>
    <w:rsid w:val="0056747B"/>
    <w:rsid w:val="0057086E"/>
    <w:rsid w:val="00571036"/>
    <w:rsid w:val="00571C29"/>
    <w:rsid w:val="00577C3C"/>
    <w:rsid w:val="00580DDC"/>
    <w:rsid w:val="0058110A"/>
    <w:rsid w:val="00583F35"/>
    <w:rsid w:val="00584333"/>
    <w:rsid w:val="0058522C"/>
    <w:rsid w:val="00585FF7"/>
    <w:rsid w:val="00586063"/>
    <w:rsid w:val="005865A1"/>
    <w:rsid w:val="00587DAD"/>
    <w:rsid w:val="0059073D"/>
    <w:rsid w:val="00591498"/>
    <w:rsid w:val="005917F1"/>
    <w:rsid w:val="00591CF0"/>
    <w:rsid w:val="00592043"/>
    <w:rsid w:val="00592A58"/>
    <w:rsid w:val="0059324B"/>
    <w:rsid w:val="00593526"/>
    <w:rsid w:val="00593DF8"/>
    <w:rsid w:val="0059454C"/>
    <w:rsid w:val="005946E6"/>
    <w:rsid w:val="005951E7"/>
    <w:rsid w:val="005969EF"/>
    <w:rsid w:val="0059757C"/>
    <w:rsid w:val="005976C5"/>
    <w:rsid w:val="00597D6A"/>
    <w:rsid w:val="005A0D23"/>
    <w:rsid w:val="005A304C"/>
    <w:rsid w:val="005A3A91"/>
    <w:rsid w:val="005A4D30"/>
    <w:rsid w:val="005A5237"/>
    <w:rsid w:val="005A5644"/>
    <w:rsid w:val="005A76AC"/>
    <w:rsid w:val="005A7724"/>
    <w:rsid w:val="005B0281"/>
    <w:rsid w:val="005B0B0F"/>
    <w:rsid w:val="005B1A74"/>
    <w:rsid w:val="005B2579"/>
    <w:rsid w:val="005B2D56"/>
    <w:rsid w:val="005B2F66"/>
    <w:rsid w:val="005B311D"/>
    <w:rsid w:val="005B3528"/>
    <w:rsid w:val="005B3F9A"/>
    <w:rsid w:val="005B4C69"/>
    <w:rsid w:val="005B53E8"/>
    <w:rsid w:val="005B6E16"/>
    <w:rsid w:val="005B73A4"/>
    <w:rsid w:val="005B7C82"/>
    <w:rsid w:val="005C1287"/>
    <w:rsid w:val="005C6096"/>
    <w:rsid w:val="005C7D97"/>
    <w:rsid w:val="005C7E56"/>
    <w:rsid w:val="005D12D7"/>
    <w:rsid w:val="005D2941"/>
    <w:rsid w:val="005D369D"/>
    <w:rsid w:val="005D3BAC"/>
    <w:rsid w:val="005D402D"/>
    <w:rsid w:val="005D5B5A"/>
    <w:rsid w:val="005D5BD3"/>
    <w:rsid w:val="005D60D0"/>
    <w:rsid w:val="005E03EB"/>
    <w:rsid w:val="005E05D1"/>
    <w:rsid w:val="005E08D5"/>
    <w:rsid w:val="005E1676"/>
    <w:rsid w:val="005E379B"/>
    <w:rsid w:val="005E5155"/>
    <w:rsid w:val="005E5830"/>
    <w:rsid w:val="005E5871"/>
    <w:rsid w:val="005E616A"/>
    <w:rsid w:val="005E7ABB"/>
    <w:rsid w:val="005F09F2"/>
    <w:rsid w:val="005F0AB5"/>
    <w:rsid w:val="005F0E65"/>
    <w:rsid w:val="005F0EE8"/>
    <w:rsid w:val="005F11A5"/>
    <w:rsid w:val="005F11BB"/>
    <w:rsid w:val="005F15E6"/>
    <w:rsid w:val="005F1E62"/>
    <w:rsid w:val="005F2F20"/>
    <w:rsid w:val="005F2F57"/>
    <w:rsid w:val="005F3686"/>
    <w:rsid w:val="005F36B0"/>
    <w:rsid w:val="005F3ADA"/>
    <w:rsid w:val="005F3B05"/>
    <w:rsid w:val="005F47E6"/>
    <w:rsid w:val="005F482A"/>
    <w:rsid w:val="005F4ABB"/>
    <w:rsid w:val="005F4E38"/>
    <w:rsid w:val="005F6679"/>
    <w:rsid w:val="005F699D"/>
    <w:rsid w:val="005F7348"/>
    <w:rsid w:val="00600EA3"/>
    <w:rsid w:val="00601A7B"/>
    <w:rsid w:val="0060284F"/>
    <w:rsid w:val="006041FD"/>
    <w:rsid w:val="00604AE5"/>
    <w:rsid w:val="006053FB"/>
    <w:rsid w:val="00605E98"/>
    <w:rsid w:val="00606802"/>
    <w:rsid w:val="0060755F"/>
    <w:rsid w:val="00610E11"/>
    <w:rsid w:val="00611376"/>
    <w:rsid w:val="00611E30"/>
    <w:rsid w:val="0061413D"/>
    <w:rsid w:val="00616D45"/>
    <w:rsid w:val="0061792B"/>
    <w:rsid w:val="00617B3F"/>
    <w:rsid w:val="00620300"/>
    <w:rsid w:val="00621F88"/>
    <w:rsid w:val="00625BFF"/>
    <w:rsid w:val="00626A66"/>
    <w:rsid w:val="00627D95"/>
    <w:rsid w:val="006300B8"/>
    <w:rsid w:val="00630CA3"/>
    <w:rsid w:val="006316CB"/>
    <w:rsid w:val="00631B40"/>
    <w:rsid w:val="00631C13"/>
    <w:rsid w:val="00632172"/>
    <w:rsid w:val="00632194"/>
    <w:rsid w:val="00632958"/>
    <w:rsid w:val="00632EDE"/>
    <w:rsid w:val="00633B4C"/>
    <w:rsid w:val="00634FD7"/>
    <w:rsid w:val="0063670F"/>
    <w:rsid w:val="00636A08"/>
    <w:rsid w:val="006400AE"/>
    <w:rsid w:val="006401E8"/>
    <w:rsid w:val="00641A80"/>
    <w:rsid w:val="006424ED"/>
    <w:rsid w:val="00642E1E"/>
    <w:rsid w:val="00642FCA"/>
    <w:rsid w:val="00643A01"/>
    <w:rsid w:val="006441F2"/>
    <w:rsid w:val="00644B98"/>
    <w:rsid w:val="00645906"/>
    <w:rsid w:val="006467AD"/>
    <w:rsid w:val="00646ADD"/>
    <w:rsid w:val="006505C2"/>
    <w:rsid w:val="00651F99"/>
    <w:rsid w:val="006531B7"/>
    <w:rsid w:val="00653799"/>
    <w:rsid w:val="00654011"/>
    <w:rsid w:val="006546B9"/>
    <w:rsid w:val="00654B28"/>
    <w:rsid w:val="00654E58"/>
    <w:rsid w:val="00655B9D"/>
    <w:rsid w:val="006560CF"/>
    <w:rsid w:val="006570F9"/>
    <w:rsid w:val="00657C22"/>
    <w:rsid w:val="00660AEF"/>
    <w:rsid w:val="006618DE"/>
    <w:rsid w:val="0066194D"/>
    <w:rsid w:val="006619AE"/>
    <w:rsid w:val="006655D4"/>
    <w:rsid w:val="006661BB"/>
    <w:rsid w:val="00667B1D"/>
    <w:rsid w:val="00667C63"/>
    <w:rsid w:val="00670350"/>
    <w:rsid w:val="00672AF9"/>
    <w:rsid w:val="00672D64"/>
    <w:rsid w:val="006764D7"/>
    <w:rsid w:val="00676AA4"/>
    <w:rsid w:val="0067715A"/>
    <w:rsid w:val="00680684"/>
    <w:rsid w:val="006809F9"/>
    <w:rsid w:val="0068116E"/>
    <w:rsid w:val="006825A4"/>
    <w:rsid w:val="00682E18"/>
    <w:rsid w:val="00682E77"/>
    <w:rsid w:val="00683D4E"/>
    <w:rsid w:val="00683DF4"/>
    <w:rsid w:val="00684115"/>
    <w:rsid w:val="00684843"/>
    <w:rsid w:val="00692AEF"/>
    <w:rsid w:val="006943EA"/>
    <w:rsid w:val="00694768"/>
    <w:rsid w:val="00694A45"/>
    <w:rsid w:val="00694C2D"/>
    <w:rsid w:val="006969BA"/>
    <w:rsid w:val="00697881"/>
    <w:rsid w:val="006A23C1"/>
    <w:rsid w:val="006A3342"/>
    <w:rsid w:val="006A477A"/>
    <w:rsid w:val="006A5D38"/>
    <w:rsid w:val="006A6D1D"/>
    <w:rsid w:val="006A7627"/>
    <w:rsid w:val="006A776B"/>
    <w:rsid w:val="006B1377"/>
    <w:rsid w:val="006B18A2"/>
    <w:rsid w:val="006B1EF2"/>
    <w:rsid w:val="006B226B"/>
    <w:rsid w:val="006B2B77"/>
    <w:rsid w:val="006B3966"/>
    <w:rsid w:val="006B54F3"/>
    <w:rsid w:val="006B63FA"/>
    <w:rsid w:val="006B652C"/>
    <w:rsid w:val="006B65FD"/>
    <w:rsid w:val="006B7053"/>
    <w:rsid w:val="006B718F"/>
    <w:rsid w:val="006B773D"/>
    <w:rsid w:val="006B7F34"/>
    <w:rsid w:val="006C05E0"/>
    <w:rsid w:val="006C08D2"/>
    <w:rsid w:val="006C0FA0"/>
    <w:rsid w:val="006C23D4"/>
    <w:rsid w:val="006C314E"/>
    <w:rsid w:val="006C3615"/>
    <w:rsid w:val="006C3833"/>
    <w:rsid w:val="006C4E2A"/>
    <w:rsid w:val="006C68D5"/>
    <w:rsid w:val="006C6E91"/>
    <w:rsid w:val="006C73B1"/>
    <w:rsid w:val="006C7900"/>
    <w:rsid w:val="006D0A04"/>
    <w:rsid w:val="006D154B"/>
    <w:rsid w:val="006D1ED1"/>
    <w:rsid w:val="006D29FB"/>
    <w:rsid w:val="006D3CBE"/>
    <w:rsid w:val="006D415B"/>
    <w:rsid w:val="006D4598"/>
    <w:rsid w:val="006D51F4"/>
    <w:rsid w:val="006D5CFE"/>
    <w:rsid w:val="006D621B"/>
    <w:rsid w:val="006E01BF"/>
    <w:rsid w:val="006E1771"/>
    <w:rsid w:val="006E2102"/>
    <w:rsid w:val="006E217D"/>
    <w:rsid w:val="006E274A"/>
    <w:rsid w:val="006E540A"/>
    <w:rsid w:val="006E5B46"/>
    <w:rsid w:val="006E5C78"/>
    <w:rsid w:val="006E6CC0"/>
    <w:rsid w:val="006E781E"/>
    <w:rsid w:val="006E7C3A"/>
    <w:rsid w:val="006F2B44"/>
    <w:rsid w:val="006F31A7"/>
    <w:rsid w:val="006F3810"/>
    <w:rsid w:val="006F4B65"/>
    <w:rsid w:val="006F7E54"/>
    <w:rsid w:val="007004B8"/>
    <w:rsid w:val="0070187A"/>
    <w:rsid w:val="007019FE"/>
    <w:rsid w:val="00701C8C"/>
    <w:rsid w:val="00702105"/>
    <w:rsid w:val="007024EC"/>
    <w:rsid w:val="007034E1"/>
    <w:rsid w:val="007038A4"/>
    <w:rsid w:val="00704581"/>
    <w:rsid w:val="00704EC0"/>
    <w:rsid w:val="00705426"/>
    <w:rsid w:val="007071C3"/>
    <w:rsid w:val="00707BB4"/>
    <w:rsid w:val="00710071"/>
    <w:rsid w:val="0071015C"/>
    <w:rsid w:val="00710AF2"/>
    <w:rsid w:val="007116BB"/>
    <w:rsid w:val="00711A4B"/>
    <w:rsid w:val="0071233F"/>
    <w:rsid w:val="00712B0C"/>
    <w:rsid w:val="00712B99"/>
    <w:rsid w:val="007137C1"/>
    <w:rsid w:val="00713A49"/>
    <w:rsid w:val="00713AC7"/>
    <w:rsid w:val="00713BAD"/>
    <w:rsid w:val="00713D8E"/>
    <w:rsid w:val="00714711"/>
    <w:rsid w:val="00714AA3"/>
    <w:rsid w:val="007154F9"/>
    <w:rsid w:val="007176C9"/>
    <w:rsid w:val="00717B94"/>
    <w:rsid w:val="00720F71"/>
    <w:rsid w:val="00722ED1"/>
    <w:rsid w:val="007243B9"/>
    <w:rsid w:val="007246D5"/>
    <w:rsid w:val="00724C47"/>
    <w:rsid w:val="00724DB8"/>
    <w:rsid w:val="007253C9"/>
    <w:rsid w:val="00725EF2"/>
    <w:rsid w:val="0072604F"/>
    <w:rsid w:val="007265B7"/>
    <w:rsid w:val="00726F3F"/>
    <w:rsid w:val="007312FC"/>
    <w:rsid w:val="0073323A"/>
    <w:rsid w:val="007339A0"/>
    <w:rsid w:val="00733A1F"/>
    <w:rsid w:val="00733AFA"/>
    <w:rsid w:val="007363D0"/>
    <w:rsid w:val="00736EBF"/>
    <w:rsid w:val="007372FC"/>
    <w:rsid w:val="00740382"/>
    <w:rsid w:val="0074083B"/>
    <w:rsid w:val="00740E8B"/>
    <w:rsid w:val="007415BD"/>
    <w:rsid w:val="00742360"/>
    <w:rsid w:val="00743EE5"/>
    <w:rsid w:val="00743F1F"/>
    <w:rsid w:val="00745990"/>
    <w:rsid w:val="00745E3D"/>
    <w:rsid w:val="00746073"/>
    <w:rsid w:val="00747F8D"/>
    <w:rsid w:val="00752BE0"/>
    <w:rsid w:val="007535DF"/>
    <w:rsid w:val="00754298"/>
    <w:rsid w:val="00754EE6"/>
    <w:rsid w:val="00760A3E"/>
    <w:rsid w:val="007612CE"/>
    <w:rsid w:val="00761F31"/>
    <w:rsid w:val="007626DD"/>
    <w:rsid w:val="00765418"/>
    <w:rsid w:val="00765EB4"/>
    <w:rsid w:val="00766397"/>
    <w:rsid w:val="007671D7"/>
    <w:rsid w:val="00770056"/>
    <w:rsid w:val="00770749"/>
    <w:rsid w:val="00770838"/>
    <w:rsid w:val="00771A06"/>
    <w:rsid w:val="00772401"/>
    <w:rsid w:val="00773E40"/>
    <w:rsid w:val="00773EED"/>
    <w:rsid w:val="007752E6"/>
    <w:rsid w:val="00776035"/>
    <w:rsid w:val="007761F9"/>
    <w:rsid w:val="007763E5"/>
    <w:rsid w:val="0077750F"/>
    <w:rsid w:val="00777802"/>
    <w:rsid w:val="007806F5"/>
    <w:rsid w:val="00780934"/>
    <w:rsid w:val="0078147D"/>
    <w:rsid w:val="007816C0"/>
    <w:rsid w:val="007818A7"/>
    <w:rsid w:val="007819A9"/>
    <w:rsid w:val="0078292C"/>
    <w:rsid w:val="00783665"/>
    <w:rsid w:val="00784487"/>
    <w:rsid w:val="007849ED"/>
    <w:rsid w:val="00785106"/>
    <w:rsid w:val="00786724"/>
    <w:rsid w:val="00786971"/>
    <w:rsid w:val="007869CA"/>
    <w:rsid w:val="00786B3E"/>
    <w:rsid w:val="007900FF"/>
    <w:rsid w:val="007901C9"/>
    <w:rsid w:val="00792757"/>
    <w:rsid w:val="007928A1"/>
    <w:rsid w:val="00792E69"/>
    <w:rsid w:val="00793066"/>
    <w:rsid w:val="00793199"/>
    <w:rsid w:val="00795338"/>
    <w:rsid w:val="0079621C"/>
    <w:rsid w:val="007968C8"/>
    <w:rsid w:val="007969E4"/>
    <w:rsid w:val="00796A43"/>
    <w:rsid w:val="00796B4F"/>
    <w:rsid w:val="007A0A30"/>
    <w:rsid w:val="007A2B14"/>
    <w:rsid w:val="007A3DBA"/>
    <w:rsid w:val="007A504A"/>
    <w:rsid w:val="007A5AF5"/>
    <w:rsid w:val="007A5CCA"/>
    <w:rsid w:val="007A6067"/>
    <w:rsid w:val="007A63AB"/>
    <w:rsid w:val="007B105A"/>
    <w:rsid w:val="007B18EC"/>
    <w:rsid w:val="007B1AAD"/>
    <w:rsid w:val="007B1DBE"/>
    <w:rsid w:val="007B1DC0"/>
    <w:rsid w:val="007B2035"/>
    <w:rsid w:val="007B24C1"/>
    <w:rsid w:val="007B31FA"/>
    <w:rsid w:val="007B3562"/>
    <w:rsid w:val="007B3A79"/>
    <w:rsid w:val="007B4296"/>
    <w:rsid w:val="007B4650"/>
    <w:rsid w:val="007B4758"/>
    <w:rsid w:val="007B497F"/>
    <w:rsid w:val="007B4BBA"/>
    <w:rsid w:val="007B54F8"/>
    <w:rsid w:val="007B6318"/>
    <w:rsid w:val="007B6ABA"/>
    <w:rsid w:val="007B7153"/>
    <w:rsid w:val="007B7F7F"/>
    <w:rsid w:val="007C0C88"/>
    <w:rsid w:val="007C12DA"/>
    <w:rsid w:val="007C1CDA"/>
    <w:rsid w:val="007C234A"/>
    <w:rsid w:val="007C2699"/>
    <w:rsid w:val="007C2875"/>
    <w:rsid w:val="007C3A8B"/>
    <w:rsid w:val="007C5A86"/>
    <w:rsid w:val="007C62B3"/>
    <w:rsid w:val="007C6478"/>
    <w:rsid w:val="007D0C83"/>
    <w:rsid w:val="007D142F"/>
    <w:rsid w:val="007D277B"/>
    <w:rsid w:val="007D2A4E"/>
    <w:rsid w:val="007D3696"/>
    <w:rsid w:val="007D39A4"/>
    <w:rsid w:val="007D3F32"/>
    <w:rsid w:val="007D4FC8"/>
    <w:rsid w:val="007D5AEF"/>
    <w:rsid w:val="007D6336"/>
    <w:rsid w:val="007D69B2"/>
    <w:rsid w:val="007D7079"/>
    <w:rsid w:val="007D74A9"/>
    <w:rsid w:val="007D7C3A"/>
    <w:rsid w:val="007E09F2"/>
    <w:rsid w:val="007E1613"/>
    <w:rsid w:val="007E221A"/>
    <w:rsid w:val="007E23A5"/>
    <w:rsid w:val="007E23F5"/>
    <w:rsid w:val="007E38ED"/>
    <w:rsid w:val="007E400E"/>
    <w:rsid w:val="007E4876"/>
    <w:rsid w:val="007E7119"/>
    <w:rsid w:val="007E7C53"/>
    <w:rsid w:val="007E7CDD"/>
    <w:rsid w:val="007F030D"/>
    <w:rsid w:val="007F06E3"/>
    <w:rsid w:val="007F1662"/>
    <w:rsid w:val="007F1A25"/>
    <w:rsid w:val="007F2F73"/>
    <w:rsid w:val="007F35C9"/>
    <w:rsid w:val="007F4561"/>
    <w:rsid w:val="007F5017"/>
    <w:rsid w:val="007F50FE"/>
    <w:rsid w:val="007F51C8"/>
    <w:rsid w:val="007F6094"/>
    <w:rsid w:val="007F62B2"/>
    <w:rsid w:val="007F6EEB"/>
    <w:rsid w:val="007F6F16"/>
    <w:rsid w:val="007F7141"/>
    <w:rsid w:val="007F78DE"/>
    <w:rsid w:val="0080033C"/>
    <w:rsid w:val="00801C3B"/>
    <w:rsid w:val="008024B5"/>
    <w:rsid w:val="008039AC"/>
    <w:rsid w:val="00803F5F"/>
    <w:rsid w:val="008053F2"/>
    <w:rsid w:val="00806FA7"/>
    <w:rsid w:val="00807B00"/>
    <w:rsid w:val="00810596"/>
    <w:rsid w:val="00812785"/>
    <w:rsid w:val="00812BCF"/>
    <w:rsid w:val="00812CCB"/>
    <w:rsid w:val="00812F0C"/>
    <w:rsid w:val="0081335A"/>
    <w:rsid w:val="008136AE"/>
    <w:rsid w:val="00814EAA"/>
    <w:rsid w:val="0081531D"/>
    <w:rsid w:val="00815654"/>
    <w:rsid w:val="00815674"/>
    <w:rsid w:val="00816995"/>
    <w:rsid w:val="00817144"/>
    <w:rsid w:val="008200A2"/>
    <w:rsid w:val="00820539"/>
    <w:rsid w:val="00820935"/>
    <w:rsid w:val="00821A89"/>
    <w:rsid w:val="00821AE5"/>
    <w:rsid w:val="00822F2D"/>
    <w:rsid w:val="0082352C"/>
    <w:rsid w:val="008240B0"/>
    <w:rsid w:val="00824836"/>
    <w:rsid w:val="008258CC"/>
    <w:rsid w:val="00826932"/>
    <w:rsid w:val="0083017D"/>
    <w:rsid w:val="008305B3"/>
    <w:rsid w:val="0083101C"/>
    <w:rsid w:val="00831208"/>
    <w:rsid w:val="00831346"/>
    <w:rsid w:val="00832C21"/>
    <w:rsid w:val="0083337F"/>
    <w:rsid w:val="00833697"/>
    <w:rsid w:val="008338DB"/>
    <w:rsid w:val="00833E45"/>
    <w:rsid w:val="0083404A"/>
    <w:rsid w:val="00834057"/>
    <w:rsid w:val="00834E6C"/>
    <w:rsid w:val="00836861"/>
    <w:rsid w:val="008369C7"/>
    <w:rsid w:val="00837355"/>
    <w:rsid w:val="0083791B"/>
    <w:rsid w:val="00840915"/>
    <w:rsid w:val="00840F78"/>
    <w:rsid w:val="00842598"/>
    <w:rsid w:val="00843916"/>
    <w:rsid w:val="00843BF6"/>
    <w:rsid w:val="008446A7"/>
    <w:rsid w:val="00844A11"/>
    <w:rsid w:val="00844BE3"/>
    <w:rsid w:val="00844F2F"/>
    <w:rsid w:val="00845CE9"/>
    <w:rsid w:val="0084663A"/>
    <w:rsid w:val="008473E4"/>
    <w:rsid w:val="008509F1"/>
    <w:rsid w:val="00850E2B"/>
    <w:rsid w:val="008516A6"/>
    <w:rsid w:val="00851F88"/>
    <w:rsid w:val="008524D6"/>
    <w:rsid w:val="008537C2"/>
    <w:rsid w:val="00853949"/>
    <w:rsid w:val="00853EEF"/>
    <w:rsid w:val="00854242"/>
    <w:rsid w:val="00854FFE"/>
    <w:rsid w:val="00856973"/>
    <w:rsid w:val="008572D1"/>
    <w:rsid w:val="0085739E"/>
    <w:rsid w:val="00857710"/>
    <w:rsid w:val="00857808"/>
    <w:rsid w:val="00860350"/>
    <w:rsid w:val="00860A7B"/>
    <w:rsid w:val="00860C03"/>
    <w:rsid w:val="0086269C"/>
    <w:rsid w:val="00862909"/>
    <w:rsid w:val="00862C20"/>
    <w:rsid w:val="0086301E"/>
    <w:rsid w:val="008634FF"/>
    <w:rsid w:val="00865AC5"/>
    <w:rsid w:val="00865C4F"/>
    <w:rsid w:val="00867429"/>
    <w:rsid w:val="008721C9"/>
    <w:rsid w:val="008728CE"/>
    <w:rsid w:val="00872B3F"/>
    <w:rsid w:val="00872D8F"/>
    <w:rsid w:val="0087470C"/>
    <w:rsid w:val="00875062"/>
    <w:rsid w:val="0087534F"/>
    <w:rsid w:val="00877BF4"/>
    <w:rsid w:val="00877C57"/>
    <w:rsid w:val="00880A21"/>
    <w:rsid w:val="008813D9"/>
    <w:rsid w:val="008814B9"/>
    <w:rsid w:val="00881859"/>
    <w:rsid w:val="00882565"/>
    <w:rsid w:val="00882783"/>
    <w:rsid w:val="00883170"/>
    <w:rsid w:val="008840E8"/>
    <w:rsid w:val="008845A6"/>
    <w:rsid w:val="00884C47"/>
    <w:rsid w:val="00885D09"/>
    <w:rsid w:val="0089176E"/>
    <w:rsid w:val="00892CCE"/>
    <w:rsid w:val="00892D82"/>
    <w:rsid w:val="00893149"/>
    <w:rsid w:val="00893D5E"/>
    <w:rsid w:val="00896E0D"/>
    <w:rsid w:val="008A014C"/>
    <w:rsid w:val="008A1B83"/>
    <w:rsid w:val="008A2040"/>
    <w:rsid w:val="008A40C3"/>
    <w:rsid w:val="008A584B"/>
    <w:rsid w:val="008A60B7"/>
    <w:rsid w:val="008A7389"/>
    <w:rsid w:val="008B071F"/>
    <w:rsid w:val="008B2F94"/>
    <w:rsid w:val="008B3DBE"/>
    <w:rsid w:val="008B4067"/>
    <w:rsid w:val="008B578D"/>
    <w:rsid w:val="008B5C61"/>
    <w:rsid w:val="008B62D9"/>
    <w:rsid w:val="008B704E"/>
    <w:rsid w:val="008B7335"/>
    <w:rsid w:val="008B7E44"/>
    <w:rsid w:val="008C0A48"/>
    <w:rsid w:val="008C12F7"/>
    <w:rsid w:val="008C353B"/>
    <w:rsid w:val="008C490B"/>
    <w:rsid w:val="008C552B"/>
    <w:rsid w:val="008C5E35"/>
    <w:rsid w:val="008C77C2"/>
    <w:rsid w:val="008C7D36"/>
    <w:rsid w:val="008D07C8"/>
    <w:rsid w:val="008D0B6B"/>
    <w:rsid w:val="008D2060"/>
    <w:rsid w:val="008D2362"/>
    <w:rsid w:val="008D34BF"/>
    <w:rsid w:val="008D37C8"/>
    <w:rsid w:val="008D56B4"/>
    <w:rsid w:val="008D624E"/>
    <w:rsid w:val="008D68C5"/>
    <w:rsid w:val="008D6FA8"/>
    <w:rsid w:val="008D71E0"/>
    <w:rsid w:val="008D7550"/>
    <w:rsid w:val="008E0584"/>
    <w:rsid w:val="008E0C2E"/>
    <w:rsid w:val="008E3233"/>
    <w:rsid w:val="008E5022"/>
    <w:rsid w:val="008E58EE"/>
    <w:rsid w:val="008E64FA"/>
    <w:rsid w:val="008F137C"/>
    <w:rsid w:val="008F2DEB"/>
    <w:rsid w:val="008F3515"/>
    <w:rsid w:val="008F4AD4"/>
    <w:rsid w:val="008F51CE"/>
    <w:rsid w:val="008F5D93"/>
    <w:rsid w:val="008F6461"/>
    <w:rsid w:val="008F6E25"/>
    <w:rsid w:val="008F6F94"/>
    <w:rsid w:val="0090262E"/>
    <w:rsid w:val="009029A7"/>
    <w:rsid w:val="00902FDB"/>
    <w:rsid w:val="00903244"/>
    <w:rsid w:val="009037DF"/>
    <w:rsid w:val="00903DCC"/>
    <w:rsid w:val="00905A72"/>
    <w:rsid w:val="009077FA"/>
    <w:rsid w:val="00907970"/>
    <w:rsid w:val="009104B8"/>
    <w:rsid w:val="009106C0"/>
    <w:rsid w:val="00911E1B"/>
    <w:rsid w:val="009128E6"/>
    <w:rsid w:val="00913404"/>
    <w:rsid w:val="009138BD"/>
    <w:rsid w:val="009139EA"/>
    <w:rsid w:val="009142F7"/>
    <w:rsid w:val="00914359"/>
    <w:rsid w:val="009150A7"/>
    <w:rsid w:val="009150F6"/>
    <w:rsid w:val="00915C5A"/>
    <w:rsid w:val="00915D5D"/>
    <w:rsid w:val="00916F63"/>
    <w:rsid w:val="009172E7"/>
    <w:rsid w:val="009176A1"/>
    <w:rsid w:val="00920724"/>
    <w:rsid w:val="00920AB0"/>
    <w:rsid w:val="00920B77"/>
    <w:rsid w:val="00921FAF"/>
    <w:rsid w:val="00923403"/>
    <w:rsid w:val="00924A1D"/>
    <w:rsid w:val="00924E98"/>
    <w:rsid w:val="0092512D"/>
    <w:rsid w:val="00926AC2"/>
    <w:rsid w:val="0092712E"/>
    <w:rsid w:val="00927F6F"/>
    <w:rsid w:val="00931370"/>
    <w:rsid w:val="009316CB"/>
    <w:rsid w:val="009322E4"/>
    <w:rsid w:val="00933315"/>
    <w:rsid w:val="0093450A"/>
    <w:rsid w:val="00934FB0"/>
    <w:rsid w:val="009355F8"/>
    <w:rsid w:val="00935C82"/>
    <w:rsid w:val="00937444"/>
    <w:rsid w:val="00937A31"/>
    <w:rsid w:val="00941668"/>
    <w:rsid w:val="00941D3A"/>
    <w:rsid w:val="0094270A"/>
    <w:rsid w:val="00943320"/>
    <w:rsid w:val="00943540"/>
    <w:rsid w:val="00946028"/>
    <w:rsid w:val="009466D9"/>
    <w:rsid w:val="0094685F"/>
    <w:rsid w:val="00946E41"/>
    <w:rsid w:val="00946F64"/>
    <w:rsid w:val="00947178"/>
    <w:rsid w:val="0095171B"/>
    <w:rsid w:val="0095198D"/>
    <w:rsid w:val="00952A3B"/>
    <w:rsid w:val="00952B46"/>
    <w:rsid w:val="00952C2F"/>
    <w:rsid w:val="0095351B"/>
    <w:rsid w:val="0095415A"/>
    <w:rsid w:val="00955B69"/>
    <w:rsid w:val="0095621E"/>
    <w:rsid w:val="0095668F"/>
    <w:rsid w:val="00957B81"/>
    <w:rsid w:val="009601EE"/>
    <w:rsid w:val="0096250D"/>
    <w:rsid w:val="009630FB"/>
    <w:rsid w:val="009635C1"/>
    <w:rsid w:val="009641EC"/>
    <w:rsid w:val="00964276"/>
    <w:rsid w:val="00964753"/>
    <w:rsid w:val="009665F5"/>
    <w:rsid w:val="0096713B"/>
    <w:rsid w:val="00967E27"/>
    <w:rsid w:val="00970B27"/>
    <w:rsid w:val="009712EA"/>
    <w:rsid w:val="00971582"/>
    <w:rsid w:val="00971777"/>
    <w:rsid w:val="009728AB"/>
    <w:rsid w:val="00972BE0"/>
    <w:rsid w:val="00972E2A"/>
    <w:rsid w:val="00974ABA"/>
    <w:rsid w:val="0097695D"/>
    <w:rsid w:val="009771C3"/>
    <w:rsid w:val="00977455"/>
    <w:rsid w:val="009777E0"/>
    <w:rsid w:val="00980FC3"/>
    <w:rsid w:val="00984CD8"/>
    <w:rsid w:val="009859F7"/>
    <w:rsid w:val="009873FF"/>
    <w:rsid w:val="00987B95"/>
    <w:rsid w:val="009916F2"/>
    <w:rsid w:val="00992EE8"/>
    <w:rsid w:val="00992FC2"/>
    <w:rsid w:val="009932A7"/>
    <w:rsid w:val="00994F1F"/>
    <w:rsid w:val="009950D6"/>
    <w:rsid w:val="00995577"/>
    <w:rsid w:val="00995A9C"/>
    <w:rsid w:val="00996B0D"/>
    <w:rsid w:val="009A0888"/>
    <w:rsid w:val="009A1CC5"/>
    <w:rsid w:val="009A2EFD"/>
    <w:rsid w:val="009A377A"/>
    <w:rsid w:val="009A61E2"/>
    <w:rsid w:val="009A691E"/>
    <w:rsid w:val="009B07B8"/>
    <w:rsid w:val="009B0DE7"/>
    <w:rsid w:val="009B2143"/>
    <w:rsid w:val="009B30B0"/>
    <w:rsid w:val="009B3D15"/>
    <w:rsid w:val="009B5F89"/>
    <w:rsid w:val="009B6DB3"/>
    <w:rsid w:val="009B71AD"/>
    <w:rsid w:val="009C08D8"/>
    <w:rsid w:val="009C150E"/>
    <w:rsid w:val="009C268A"/>
    <w:rsid w:val="009C309C"/>
    <w:rsid w:val="009C3232"/>
    <w:rsid w:val="009C3BF4"/>
    <w:rsid w:val="009C43C5"/>
    <w:rsid w:val="009C4AFB"/>
    <w:rsid w:val="009C52D2"/>
    <w:rsid w:val="009C607E"/>
    <w:rsid w:val="009C68E1"/>
    <w:rsid w:val="009C7F70"/>
    <w:rsid w:val="009D0CEB"/>
    <w:rsid w:val="009D106D"/>
    <w:rsid w:val="009D1706"/>
    <w:rsid w:val="009D2409"/>
    <w:rsid w:val="009D30A8"/>
    <w:rsid w:val="009D6E80"/>
    <w:rsid w:val="009E0803"/>
    <w:rsid w:val="009E123B"/>
    <w:rsid w:val="009E2450"/>
    <w:rsid w:val="009E262E"/>
    <w:rsid w:val="009E2EB6"/>
    <w:rsid w:val="009E3563"/>
    <w:rsid w:val="009E4ECB"/>
    <w:rsid w:val="009E7639"/>
    <w:rsid w:val="009F0B9A"/>
    <w:rsid w:val="009F1B9C"/>
    <w:rsid w:val="009F3489"/>
    <w:rsid w:val="009F5178"/>
    <w:rsid w:val="009F54DB"/>
    <w:rsid w:val="009F56A3"/>
    <w:rsid w:val="009F59C1"/>
    <w:rsid w:val="009F6E03"/>
    <w:rsid w:val="009F7F9B"/>
    <w:rsid w:val="00A015AF"/>
    <w:rsid w:val="00A01A54"/>
    <w:rsid w:val="00A021E7"/>
    <w:rsid w:val="00A02229"/>
    <w:rsid w:val="00A02A00"/>
    <w:rsid w:val="00A03B8E"/>
    <w:rsid w:val="00A043AC"/>
    <w:rsid w:val="00A04E5A"/>
    <w:rsid w:val="00A0685A"/>
    <w:rsid w:val="00A06D2F"/>
    <w:rsid w:val="00A0726A"/>
    <w:rsid w:val="00A07726"/>
    <w:rsid w:val="00A1010A"/>
    <w:rsid w:val="00A10356"/>
    <w:rsid w:val="00A134C6"/>
    <w:rsid w:val="00A137B6"/>
    <w:rsid w:val="00A13A30"/>
    <w:rsid w:val="00A1603D"/>
    <w:rsid w:val="00A1743A"/>
    <w:rsid w:val="00A17463"/>
    <w:rsid w:val="00A200EF"/>
    <w:rsid w:val="00A213A2"/>
    <w:rsid w:val="00A21834"/>
    <w:rsid w:val="00A225D8"/>
    <w:rsid w:val="00A226C1"/>
    <w:rsid w:val="00A22819"/>
    <w:rsid w:val="00A230C3"/>
    <w:rsid w:val="00A25418"/>
    <w:rsid w:val="00A263C7"/>
    <w:rsid w:val="00A26B41"/>
    <w:rsid w:val="00A26C0E"/>
    <w:rsid w:val="00A26E0C"/>
    <w:rsid w:val="00A27246"/>
    <w:rsid w:val="00A276EB"/>
    <w:rsid w:val="00A31004"/>
    <w:rsid w:val="00A312C2"/>
    <w:rsid w:val="00A32FDB"/>
    <w:rsid w:val="00A33A44"/>
    <w:rsid w:val="00A33F68"/>
    <w:rsid w:val="00A35033"/>
    <w:rsid w:val="00A357FA"/>
    <w:rsid w:val="00A36DE9"/>
    <w:rsid w:val="00A376C5"/>
    <w:rsid w:val="00A400ED"/>
    <w:rsid w:val="00A404BF"/>
    <w:rsid w:val="00A40BAE"/>
    <w:rsid w:val="00A4174F"/>
    <w:rsid w:val="00A440D4"/>
    <w:rsid w:val="00A450F2"/>
    <w:rsid w:val="00A45A14"/>
    <w:rsid w:val="00A46741"/>
    <w:rsid w:val="00A46802"/>
    <w:rsid w:val="00A474F1"/>
    <w:rsid w:val="00A47914"/>
    <w:rsid w:val="00A521C6"/>
    <w:rsid w:val="00A5253D"/>
    <w:rsid w:val="00A53D7F"/>
    <w:rsid w:val="00A53EB2"/>
    <w:rsid w:val="00A53F72"/>
    <w:rsid w:val="00A54A73"/>
    <w:rsid w:val="00A54CE9"/>
    <w:rsid w:val="00A54D6E"/>
    <w:rsid w:val="00A576A6"/>
    <w:rsid w:val="00A579BF"/>
    <w:rsid w:val="00A57DC0"/>
    <w:rsid w:val="00A60822"/>
    <w:rsid w:val="00A613F0"/>
    <w:rsid w:val="00A61C96"/>
    <w:rsid w:val="00A620E5"/>
    <w:rsid w:val="00A641F8"/>
    <w:rsid w:val="00A66C95"/>
    <w:rsid w:val="00A671FD"/>
    <w:rsid w:val="00A675F3"/>
    <w:rsid w:val="00A67811"/>
    <w:rsid w:val="00A722AE"/>
    <w:rsid w:val="00A7232F"/>
    <w:rsid w:val="00A724D0"/>
    <w:rsid w:val="00A7263C"/>
    <w:rsid w:val="00A72694"/>
    <w:rsid w:val="00A74F8D"/>
    <w:rsid w:val="00A7540C"/>
    <w:rsid w:val="00A7616E"/>
    <w:rsid w:val="00A76754"/>
    <w:rsid w:val="00A76D07"/>
    <w:rsid w:val="00A80218"/>
    <w:rsid w:val="00A80580"/>
    <w:rsid w:val="00A81567"/>
    <w:rsid w:val="00A8193D"/>
    <w:rsid w:val="00A82F8D"/>
    <w:rsid w:val="00A83517"/>
    <w:rsid w:val="00A84130"/>
    <w:rsid w:val="00A84390"/>
    <w:rsid w:val="00A8690B"/>
    <w:rsid w:val="00A902DB"/>
    <w:rsid w:val="00A90559"/>
    <w:rsid w:val="00A908FB"/>
    <w:rsid w:val="00A90BC5"/>
    <w:rsid w:val="00A90CE8"/>
    <w:rsid w:val="00A90FE8"/>
    <w:rsid w:val="00A913AD"/>
    <w:rsid w:val="00A91887"/>
    <w:rsid w:val="00A91B5D"/>
    <w:rsid w:val="00A91BB1"/>
    <w:rsid w:val="00A94253"/>
    <w:rsid w:val="00A9618B"/>
    <w:rsid w:val="00A968FA"/>
    <w:rsid w:val="00A96F6A"/>
    <w:rsid w:val="00A9709B"/>
    <w:rsid w:val="00AA04E3"/>
    <w:rsid w:val="00AA0E34"/>
    <w:rsid w:val="00AA19D9"/>
    <w:rsid w:val="00AA2BDA"/>
    <w:rsid w:val="00AA3536"/>
    <w:rsid w:val="00AA4FEA"/>
    <w:rsid w:val="00AA5722"/>
    <w:rsid w:val="00AA5D61"/>
    <w:rsid w:val="00AA6279"/>
    <w:rsid w:val="00AA66B0"/>
    <w:rsid w:val="00AB0610"/>
    <w:rsid w:val="00AB27F9"/>
    <w:rsid w:val="00AB351F"/>
    <w:rsid w:val="00AB4521"/>
    <w:rsid w:val="00AB53FE"/>
    <w:rsid w:val="00AB54A8"/>
    <w:rsid w:val="00AB6874"/>
    <w:rsid w:val="00AB6BC7"/>
    <w:rsid w:val="00AB6E2C"/>
    <w:rsid w:val="00AB7190"/>
    <w:rsid w:val="00AB7B90"/>
    <w:rsid w:val="00AC095D"/>
    <w:rsid w:val="00AC1F82"/>
    <w:rsid w:val="00AC2344"/>
    <w:rsid w:val="00AC3053"/>
    <w:rsid w:val="00AC3120"/>
    <w:rsid w:val="00AC338A"/>
    <w:rsid w:val="00AC33CD"/>
    <w:rsid w:val="00AC3663"/>
    <w:rsid w:val="00AC389A"/>
    <w:rsid w:val="00AC3F62"/>
    <w:rsid w:val="00AC418E"/>
    <w:rsid w:val="00AC71FA"/>
    <w:rsid w:val="00AC7F9D"/>
    <w:rsid w:val="00AD23D9"/>
    <w:rsid w:val="00AD27C5"/>
    <w:rsid w:val="00AD2B59"/>
    <w:rsid w:val="00AD43F4"/>
    <w:rsid w:val="00AD5661"/>
    <w:rsid w:val="00AD56DA"/>
    <w:rsid w:val="00AD592F"/>
    <w:rsid w:val="00AD5B24"/>
    <w:rsid w:val="00AE0B1F"/>
    <w:rsid w:val="00AE202A"/>
    <w:rsid w:val="00AE37B1"/>
    <w:rsid w:val="00AE4DCA"/>
    <w:rsid w:val="00AE4EEE"/>
    <w:rsid w:val="00AE600B"/>
    <w:rsid w:val="00AE6994"/>
    <w:rsid w:val="00AF056A"/>
    <w:rsid w:val="00AF17B8"/>
    <w:rsid w:val="00AF1F7A"/>
    <w:rsid w:val="00AF23EB"/>
    <w:rsid w:val="00AF2882"/>
    <w:rsid w:val="00AF34F2"/>
    <w:rsid w:val="00AF37FA"/>
    <w:rsid w:val="00AF3DBA"/>
    <w:rsid w:val="00AF3EB3"/>
    <w:rsid w:val="00AF53CD"/>
    <w:rsid w:val="00AF567C"/>
    <w:rsid w:val="00AF5BA1"/>
    <w:rsid w:val="00AF6154"/>
    <w:rsid w:val="00AF6BAF"/>
    <w:rsid w:val="00B0129E"/>
    <w:rsid w:val="00B01458"/>
    <w:rsid w:val="00B01C88"/>
    <w:rsid w:val="00B03C76"/>
    <w:rsid w:val="00B04D0F"/>
    <w:rsid w:val="00B05A61"/>
    <w:rsid w:val="00B05F52"/>
    <w:rsid w:val="00B05F7D"/>
    <w:rsid w:val="00B1048C"/>
    <w:rsid w:val="00B11317"/>
    <w:rsid w:val="00B15162"/>
    <w:rsid w:val="00B15177"/>
    <w:rsid w:val="00B154FE"/>
    <w:rsid w:val="00B161E4"/>
    <w:rsid w:val="00B16BD5"/>
    <w:rsid w:val="00B16C00"/>
    <w:rsid w:val="00B21889"/>
    <w:rsid w:val="00B21EAD"/>
    <w:rsid w:val="00B235F8"/>
    <w:rsid w:val="00B23BE4"/>
    <w:rsid w:val="00B24020"/>
    <w:rsid w:val="00B24225"/>
    <w:rsid w:val="00B2424D"/>
    <w:rsid w:val="00B2489C"/>
    <w:rsid w:val="00B24B85"/>
    <w:rsid w:val="00B25B8C"/>
    <w:rsid w:val="00B2781C"/>
    <w:rsid w:val="00B3033C"/>
    <w:rsid w:val="00B3109D"/>
    <w:rsid w:val="00B320DF"/>
    <w:rsid w:val="00B33BA0"/>
    <w:rsid w:val="00B33D98"/>
    <w:rsid w:val="00B34F57"/>
    <w:rsid w:val="00B352BA"/>
    <w:rsid w:val="00B35579"/>
    <w:rsid w:val="00B357A5"/>
    <w:rsid w:val="00B35DB3"/>
    <w:rsid w:val="00B3694D"/>
    <w:rsid w:val="00B37E45"/>
    <w:rsid w:val="00B37F14"/>
    <w:rsid w:val="00B40353"/>
    <w:rsid w:val="00B405A7"/>
    <w:rsid w:val="00B41216"/>
    <w:rsid w:val="00B42D32"/>
    <w:rsid w:val="00B42F04"/>
    <w:rsid w:val="00B43855"/>
    <w:rsid w:val="00B4390D"/>
    <w:rsid w:val="00B45C01"/>
    <w:rsid w:val="00B4790B"/>
    <w:rsid w:val="00B501F1"/>
    <w:rsid w:val="00B50511"/>
    <w:rsid w:val="00B51AFA"/>
    <w:rsid w:val="00B51C6F"/>
    <w:rsid w:val="00B52525"/>
    <w:rsid w:val="00B528A8"/>
    <w:rsid w:val="00B52986"/>
    <w:rsid w:val="00B5363C"/>
    <w:rsid w:val="00B53A1C"/>
    <w:rsid w:val="00B54588"/>
    <w:rsid w:val="00B556B6"/>
    <w:rsid w:val="00B56996"/>
    <w:rsid w:val="00B57642"/>
    <w:rsid w:val="00B57CA0"/>
    <w:rsid w:val="00B6016B"/>
    <w:rsid w:val="00B60307"/>
    <w:rsid w:val="00B62CEF"/>
    <w:rsid w:val="00B63044"/>
    <w:rsid w:val="00B64237"/>
    <w:rsid w:val="00B665AE"/>
    <w:rsid w:val="00B679A1"/>
    <w:rsid w:val="00B70A45"/>
    <w:rsid w:val="00B721BE"/>
    <w:rsid w:val="00B726DD"/>
    <w:rsid w:val="00B72A90"/>
    <w:rsid w:val="00B73385"/>
    <w:rsid w:val="00B741C5"/>
    <w:rsid w:val="00B752DB"/>
    <w:rsid w:val="00B758A3"/>
    <w:rsid w:val="00B7600D"/>
    <w:rsid w:val="00B81BCC"/>
    <w:rsid w:val="00B82458"/>
    <w:rsid w:val="00B842C9"/>
    <w:rsid w:val="00B8462C"/>
    <w:rsid w:val="00B86002"/>
    <w:rsid w:val="00B878E8"/>
    <w:rsid w:val="00B87995"/>
    <w:rsid w:val="00B87E89"/>
    <w:rsid w:val="00B9149F"/>
    <w:rsid w:val="00B92D6F"/>
    <w:rsid w:val="00B9431E"/>
    <w:rsid w:val="00B94C8E"/>
    <w:rsid w:val="00B94E45"/>
    <w:rsid w:val="00B9558F"/>
    <w:rsid w:val="00B95CD1"/>
    <w:rsid w:val="00B97377"/>
    <w:rsid w:val="00B97AD3"/>
    <w:rsid w:val="00BA0BB6"/>
    <w:rsid w:val="00BA0BB8"/>
    <w:rsid w:val="00BA1407"/>
    <w:rsid w:val="00BA1656"/>
    <w:rsid w:val="00BA2440"/>
    <w:rsid w:val="00BA2900"/>
    <w:rsid w:val="00BA410D"/>
    <w:rsid w:val="00BA480E"/>
    <w:rsid w:val="00BA51B9"/>
    <w:rsid w:val="00BA5D87"/>
    <w:rsid w:val="00BA5F15"/>
    <w:rsid w:val="00BA5F80"/>
    <w:rsid w:val="00BA65CC"/>
    <w:rsid w:val="00BA7021"/>
    <w:rsid w:val="00BA70E4"/>
    <w:rsid w:val="00BA7C7F"/>
    <w:rsid w:val="00BB04DA"/>
    <w:rsid w:val="00BB1745"/>
    <w:rsid w:val="00BB1D4F"/>
    <w:rsid w:val="00BB2075"/>
    <w:rsid w:val="00BB2252"/>
    <w:rsid w:val="00BB4504"/>
    <w:rsid w:val="00BB4600"/>
    <w:rsid w:val="00BB536A"/>
    <w:rsid w:val="00BB7908"/>
    <w:rsid w:val="00BB7ED9"/>
    <w:rsid w:val="00BC0218"/>
    <w:rsid w:val="00BC04AC"/>
    <w:rsid w:val="00BC087F"/>
    <w:rsid w:val="00BC0C6F"/>
    <w:rsid w:val="00BC10F6"/>
    <w:rsid w:val="00BC14FA"/>
    <w:rsid w:val="00BC186A"/>
    <w:rsid w:val="00BC1BA4"/>
    <w:rsid w:val="00BC213B"/>
    <w:rsid w:val="00BC41E3"/>
    <w:rsid w:val="00BC4750"/>
    <w:rsid w:val="00BC5037"/>
    <w:rsid w:val="00BC51E5"/>
    <w:rsid w:val="00BC54F7"/>
    <w:rsid w:val="00BC5834"/>
    <w:rsid w:val="00BC5956"/>
    <w:rsid w:val="00BC5AA6"/>
    <w:rsid w:val="00BC5BA2"/>
    <w:rsid w:val="00BC5EE3"/>
    <w:rsid w:val="00BC6367"/>
    <w:rsid w:val="00BC657D"/>
    <w:rsid w:val="00BC6F9C"/>
    <w:rsid w:val="00BC7701"/>
    <w:rsid w:val="00BC79A5"/>
    <w:rsid w:val="00BC7A2A"/>
    <w:rsid w:val="00BD25B9"/>
    <w:rsid w:val="00BD2AA0"/>
    <w:rsid w:val="00BD3227"/>
    <w:rsid w:val="00BD52F8"/>
    <w:rsid w:val="00BD59D5"/>
    <w:rsid w:val="00BD787D"/>
    <w:rsid w:val="00BD7B28"/>
    <w:rsid w:val="00BE089F"/>
    <w:rsid w:val="00BE0E9B"/>
    <w:rsid w:val="00BE396A"/>
    <w:rsid w:val="00BE4546"/>
    <w:rsid w:val="00BE4935"/>
    <w:rsid w:val="00BE4967"/>
    <w:rsid w:val="00BE5F25"/>
    <w:rsid w:val="00BE6426"/>
    <w:rsid w:val="00BE65E7"/>
    <w:rsid w:val="00BE6825"/>
    <w:rsid w:val="00BE79F1"/>
    <w:rsid w:val="00BF0022"/>
    <w:rsid w:val="00BF0D44"/>
    <w:rsid w:val="00BF0ED3"/>
    <w:rsid w:val="00BF6A77"/>
    <w:rsid w:val="00C01520"/>
    <w:rsid w:val="00C015AD"/>
    <w:rsid w:val="00C01F44"/>
    <w:rsid w:val="00C01FAE"/>
    <w:rsid w:val="00C02218"/>
    <w:rsid w:val="00C0269A"/>
    <w:rsid w:val="00C05347"/>
    <w:rsid w:val="00C0567C"/>
    <w:rsid w:val="00C056E9"/>
    <w:rsid w:val="00C06FCC"/>
    <w:rsid w:val="00C078C6"/>
    <w:rsid w:val="00C10BBF"/>
    <w:rsid w:val="00C1155E"/>
    <w:rsid w:val="00C11E00"/>
    <w:rsid w:val="00C12857"/>
    <w:rsid w:val="00C14160"/>
    <w:rsid w:val="00C162DB"/>
    <w:rsid w:val="00C1675B"/>
    <w:rsid w:val="00C1676A"/>
    <w:rsid w:val="00C20756"/>
    <w:rsid w:val="00C20DB9"/>
    <w:rsid w:val="00C225E5"/>
    <w:rsid w:val="00C2296B"/>
    <w:rsid w:val="00C2361A"/>
    <w:rsid w:val="00C25821"/>
    <w:rsid w:val="00C25BF9"/>
    <w:rsid w:val="00C261A3"/>
    <w:rsid w:val="00C306F7"/>
    <w:rsid w:val="00C30F95"/>
    <w:rsid w:val="00C31E68"/>
    <w:rsid w:val="00C32A7A"/>
    <w:rsid w:val="00C34A86"/>
    <w:rsid w:val="00C34B75"/>
    <w:rsid w:val="00C35E6B"/>
    <w:rsid w:val="00C36F22"/>
    <w:rsid w:val="00C4251D"/>
    <w:rsid w:val="00C43D1A"/>
    <w:rsid w:val="00C44885"/>
    <w:rsid w:val="00C46139"/>
    <w:rsid w:val="00C50F17"/>
    <w:rsid w:val="00C518FD"/>
    <w:rsid w:val="00C52EDE"/>
    <w:rsid w:val="00C53A87"/>
    <w:rsid w:val="00C53B6E"/>
    <w:rsid w:val="00C54FB3"/>
    <w:rsid w:val="00C554F8"/>
    <w:rsid w:val="00C56A3F"/>
    <w:rsid w:val="00C5777E"/>
    <w:rsid w:val="00C60D61"/>
    <w:rsid w:val="00C61329"/>
    <w:rsid w:val="00C62BAD"/>
    <w:rsid w:val="00C62C78"/>
    <w:rsid w:val="00C64275"/>
    <w:rsid w:val="00C6543D"/>
    <w:rsid w:val="00C6625E"/>
    <w:rsid w:val="00C66C47"/>
    <w:rsid w:val="00C67282"/>
    <w:rsid w:val="00C678E9"/>
    <w:rsid w:val="00C70185"/>
    <w:rsid w:val="00C70787"/>
    <w:rsid w:val="00C71306"/>
    <w:rsid w:val="00C7154F"/>
    <w:rsid w:val="00C721DC"/>
    <w:rsid w:val="00C72DBD"/>
    <w:rsid w:val="00C72DD2"/>
    <w:rsid w:val="00C759C8"/>
    <w:rsid w:val="00C777D1"/>
    <w:rsid w:val="00C779AB"/>
    <w:rsid w:val="00C808E3"/>
    <w:rsid w:val="00C82E54"/>
    <w:rsid w:val="00C830B0"/>
    <w:rsid w:val="00C8354D"/>
    <w:rsid w:val="00C84056"/>
    <w:rsid w:val="00C8474C"/>
    <w:rsid w:val="00C85263"/>
    <w:rsid w:val="00C861ED"/>
    <w:rsid w:val="00C8676D"/>
    <w:rsid w:val="00C86D99"/>
    <w:rsid w:val="00C91797"/>
    <w:rsid w:val="00C9179F"/>
    <w:rsid w:val="00C94101"/>
    <w:rsid w:val="00C94AFE"/>
    <w:rsid w:val="00C94D06"/>
    <w:rsid w:val="00C95599"/>
    <w:rsid w:val="00C95661"/>
    <w:rsid w:val="00C96696"/>
    <w:rsid w:val="00C96810"/>
    <w:rsid w:val="00C96AC2"/>
    <w:rsid w:val="00C96F71"/>
    <w:rsid w:val="00CA066C"/>
    <w:rsid w:val="00CA0B6B"/>
    <w:rsid w:val="00CA1001"/>
    <w:rsid w:val="00CA1415"/>
    <w:rsid w:val="00CA2D6A"/>
    <w:rsid w:val="00CA3E5E"/>
    <w:rsid w:val="00CA4811"/>
    <w:rsid w:val="00CA4A97"/>
    <w:rsid w:val="00CA5136"/>
    <w:rsid w:val="00CA5B59"/>
    <w:rsid w:val="00CA5F78"/>
    <w:rsid w:val="00CA6247"/>
    <w:rsid w:val="00CA6817"/>
    <w:rsid w:val="00CA6818"/>
    <w:rsid w:val="00CA7365"/>
    <w:rsid w:val="00CA781F"/>
    <w:rsid w:val="00CB05C6"/>
    <w:rsid w:val="00CB0FFF"/>
    <w:rsid w:val="00CB1825"/>
    <w:rsid w:val="00CB2786"/>
    <w:rsid w:val="00CB3579"/>
    <w:rsid w:val="00CC020A"/>
    <w:rsid w:val="00CC0459"/>
    <w:rsid w:val="00CC06EC"/>
    <w:rsid w:val="00CC0B71"/>
    <w:rsid w:val="00CC0DEE"/>
    <w:rsid w:val="00CC17BF"/>
    <w:rsid w:val="00CC3005"/>
    <w:rsid w:val="00CC323A"/>
    <w:rsid w:val="00CC3797"/>
    <w:rsid w:val="00CC4D46"/>
    <w:rsid w:val="00CC4DB7"/>
    <w:rsid w:val="00CC541B"/>
    <w:rsid w:val="00CC5E17"/>
    <w:rsid w:val="00CC646C"/>
    <w:rsid w:val="00CC6DA9"/>
    <w:rsid w:val="00CD34FE"/>
    <w:rsid w:val="00CD3CC5"/>
    <w:rsid w:val="00CD3EB9"/>
    <w:rsid w:val="00CD4F32"/>
    <w:rsid w:val="00CD59E2"/>
    <w:rsid w:val="00CD64A6"/>
    <w:rsid w:val="00CD681D"/>
    <w:rsid w:val="00CD72DD"/>
    <w:rsid w:val="00CD771B"/>
    <w:rsid w:val="00CD7D73"/>
    <w:rsid w:val="00CE0A02"/>
    <w:rsid w:val="00CE0BAE"/>
    <w:rsid w:val="00CE0CF0"/>
    <w:rsid w:val="00CE0D11"/>
    <w:rsid w:val="00CE373F"/>
    <w:rsid w:val="00CE4362"/>
    <w:rsid w:val="00CE4792"/>
    <w:rsid w:val="00CE5E41"/>
    <w:rsid w:val="00CE75E7"/>
    <w:rsid w:val="00CF13E5"/>
    <w:rsid w:val="00CF1F98"/>
    <w:rsid w:val="00CF23D2"/>
    <w:rsid w:val="00CF2C0F"/>
    <w:rsid w:val="00CF3307"/>
    <w:rsid w:val="00CF350E"/>
    <w:rsid w:val="00CF5755"/>
    <w:rsid w:val="00CF64D9"/>
    <w:rsid w:val="00CF68D6"/>
    <w:rsid w:val="00CF774F"/>
    <w:rsid w:val="00CF7844"/>
    <w:rsid w:val="00CF7DE2"/>
    <w:rsid w:val="00D008BC"/>
    <w:rsid w:val="00D02910"/>
    <w:rsid w:val="00D03B39"/>
    <w:rsid w:val="00D0404D"/>
    <w:rsid w:val="00D04385"/>
    <w:rsid w:val="00D05182"/>
    <w:rsid w:val="00D06F53"/>
    <w:rsid w:val="00D07038"/>
    <w:rsid w:val="00D105E0"/>
    <w:rsid w:val="00D11E95"/>
    <w:rsid w:val="00D124C8"/>
    <w:rsid w:val="00D13DE5"/>
    <w:rsid w:val="00D14B91"/>
    <w:rsid w:val="00D156FB"/>
    <w:rsid w:val="00D1592B"/>
    <w:rsid w:val="00D17E60"/>
    <w:rsid w:val="00D17EE1"/>
    <w:rsid w:val="00D204C0"/>
    <w:rsid w:val="00D221ED"/>
    <w:rsid w:val="00D22BC3"/>
    <w:rsid w:val="00D22E05"/>
    <w:rsid w:val="00D23A38"/>
    <w:rsid w:val="00D243F2"/>
    <w:rsid w:val="00D257F5"/>
    <w:rsid w:val="00D26033"/>
    <w:rsid w:val="00D26836"/>
    <w:rsid w:val="00D27E7F"/>
    <w:rsid w:val="00D307D5"/>
    <w:rsid w:val="00D30FAD"/>
    <w:rsid w:val="00D31E71"/>
    <w:rsid w:val="00D3422C"/>
    <w:rsid w:val="00D3457C"/>
    <w:rsid w:val="00D35127"/>
    <w:rsid w:val="00D35AC1"/>
    <w:rsid w:val="00D36A21"/>
    <w:rsid w:val="00D3713B"/>
    <w:rsid w:val="00D37439"/>
    <w:rsid w:val="00D376FA"/>
    <w:rsid w:val="00D37CD9"/>
    <w:rsid w:val="00D402AE"/>
    <w:rsid w:val="00D41845"/>
    <w:rsid w:val="00D41D7E"/>
    <w:rsid w:val="00D42F38"/>
    <w:rsid w:val="00D4403F"/>
    <w:rsid w:val="00D4559B"/>
    <w:rsid w:val="00D458CB"/>
    <w:rsid w:val="00D47DF3"/>
    <w:rsid w:val="00D504A3"/>
    <w:rsid w:val="00D50A0D"/>
    <w:rsid w:val="00D50DD8"/>
    <w:rsid w:val="00D51965"/>
    <w:rsid w:val="00D52ABC"/>
    <w:rsid w:val="00D534CD"/>
    <w:rsid w:val="00D54319"/>
    <w:rsid w:val="00D54857"/>
    <w:rsid w:val="00D54C16"/>
    <w:rsid w:val="00D55370"/>
    <w:rsid w:val="00D55D45"/>
    <w:rsid w:val="00D56B15"/>
    <w:rsid w:val="00D57099"/>
    <w:rsid w:val="00D57844"/>
    <w:rsid w:val="00D579CB"/>
    <w:rsid w:val="00D608C3"/>
    <w:rsid w:val="00D60AA0"/>
    <w:rsid w:val="00D62D9C"/>
    <w:rsid w:val="00D63C4C"/>
    <w:rsid w:val="00D64E80"/>
    <w:rsid w:val="00D659D2"/>
    <w:rsid w:val="00D7004F"/>
    <w:rsid w:val="00D703B3"/>
    <w:rsid w:val="00D70905"/>
    <w:rsid w:val="00D7129D"/>
    <w:rsid w:val="00D7159B"/>
    <w:rsid w:val="00D72610"/>
    <w:rsid w:val="00D726F1"/>
    <w:rsid w:val="00D7354A"/>
    <w:rsid w:val="00D73F9D"/>
    <w:rsid w:val="00D758EC"/>
    <w:rsid w:val="00D768FE"/>
    <w:rsid w:val="00D770A4"/>
    <w:rsid w:val="00D77100"/>
    <w:rsid w:val="00D81452"/>
    <w:rsid w:val="00D8296E"/>
    <w:rsid w:val="00D8299B"/>
    <w:rsid w:val="00D851DA"/>
    <w:rsid w:val="00D853C5"/>
    <w:rsid w:val="00D855E1"/>
    <w:rsid w:val="00D857A4"/>
    <w:rsid w:val="00D8591B"/>
    <w:rsid w:val="00D86289"/>
    <w:rsid w:val="00D8628E"/>
    <w:rsid w:val="00D878E0"/>
    <w:rsid w:val="00D87A65"/>
    <w:rsid w:val="00D901D9"/>
    <w:rsid w:val="00D918B7"/>
    <w:rsid w:val="00D91BA7"/>
    <w:rsid w:val="00D9208F"/>
    <w:rsid w:val="00D9395C"/>
    <w:rsid w:val="00D94279"/>
    <w:rsid w:val="00D94A5F"/>
    <w:rsid w:val="00D952F8"/>
    <w:rsid w:val="00D95551"/>
    <w:rsid w:val="00D96A61"/>
    <w:rsid w:val="00DA0D41"/>
    <w:rsid w:val="00DA0E17"/>
    <w:rsid w:val="00DA426B"/>
    <w:rsid w:val="00DA58D8"/>
    <w:rsid w:val="00DA5D1C"/>
    <w:rsid w:val="00DA6CE7"/>
    <w:rsid w:val="00DA6D32"/>
    <w:rsid w:val="00DA7A1A"/>
    <w:rsid w:val="00DA7DB1"/>
    <w:rsid w:val="00DB06A4"/>
    <w:rsid w:val="00DB161C"/>
    <w:rsid w:val="00DB1D5D"/>
    <w:rsid w:val="00DB39DD"/>
    <w:rsid w:val="00DB4646"/>
    <w:rsid w:val="00DB4C49"/>
    <w:rsid w:val="00DB4F4B"/>
    <w:rsid w:val="00DB54AB"/>
    <w:rsid w:val="00DB7232"/>
    <w:rsid w:val="00DC2675"/>
    <w:rsid w:val="00DC2931"/>
    <w:rsid w:val="00DC4998"/>
    <w:rsid w:val="00DC5915"/>
    <w:rsid w:val="00DC5C6A"/>
    <w:rsid w:val="00DC5F22"/>
    <w:rsid w:val="00DC789C"/>
    <w:rsid w:val="00DD0D71"/>
    <w:rsid w:val="00DD1443"/>
    <w:rsid w:val="00DD1E36"/>
    <w:rsid w:val="00DD228D"/>
    <w:rsid w:val="00DD2B8C"/>
    <w:rsid w:val="00DD2C91"/>
    <w:rsid w:val="00DD3B54"/>
    <w:rsid w:val="00DD438B"/>
    <w:rsid w:val="00DD7CCD"/>
    <w:rsid w:val="00DE05FC"/>
    <w:rsid w:val="00DE1289"/>
    <w:rsid w:val="00DE1314"/>
    <w:rsid w:val="00DE19E3"/>
    <w:rsid w:val="00DE227B"/>
    <w:rsid w:val="00DE23CA"/>
    <w:rsid w:val="00DE2DD7"/>
    <w:rsid w:val="00DE2FE0"/>
    <w:rsid w:val="00DE3887"/>
    <w:rsid w:val="00DE3E22"/>
    <w:rsid w:val="00DE4750"/>
    <w:rsid w:val="00DE4CFA"/>
    <w:rsid w:val="00DE6BD3"/>
    <w:rsid w:val="00DE6FB9"/>
    <w:rsid w:val="00DE75CD"/>
    <w:rsid w:val="00DF171D"/>
    <w:rsid w:val="00DF1DD2"/>
    <w:rsid w:val="00DF284B"/>
    <w:rsid w:val="00DF2EAE"/>
    <w:rsid w:val="00DF3304"/>
    <w:rsid w:val="00DF3D2A"/>
    <w:rsid w:val="00DF430A"/>
    <w:rsid w:val="00DF7399"/>
    <w:rsid w:val="00DF787F"/>
    <w:rsid w:val="00DF7BAC"/>
    <w:rsid w:val="00E01587"/>
    <w:rsid w:val="00E01E9D"/>
    <w:rsid w:val="00E020D0"/>
    <w:rsid w:val="00E0238D"/>
    <w:rsid w:val="00E02819"/>
    <w:rsid w:val="00E031C9"/>
    <w:rsid w:val="00E0400A"/>
    <w:rsid w:val="00E04279"/>
    <w:rsid w:val="00E04F9A"/>
    <w:rsid w:val="00E05513"/>
    <w:rsid w:val="00E05BEE"/>
    <w:rsid w:val="00E06921"/>
    <w:rsid w:val="00E06A2A"/>
    <w:rsid w:val="00E06DF1"/>
    <w:rsid w:val="00E102A3"/>
    <w:rsid w:val="00E10AE8"/>
    <w:rsid w:val="00E12699"/>
    <w:rsid w:val="00E12901"/>
    <w:rsid w:val="00E12EC1"/>
    <w:rsid w:val="00E13D88"/>
    <w:rsid w:val="00E13D99"/>
    <w:rsid w:val="00E15546"/>
    <w:rsid w:val="00E2080B"/>
    <w:rsid w:val="00E20B4B"/>
    <w:rsid w:val="00E2116D"/>
    <w:rsid w:val="00E2162B"/>
    <w:rsid w:val="00E22075"/>
    <w:rsid w:val="00E2239A"/>
    <w:rsid w:val="00E22F58"/>
    <w:rsid w:val="00E234F2"/>
    <w:rsid w:val="00E239CD"/>
    <w:rsid w:val="00E24C54"/>
    <w:rsid w:val="00E26222"/>
    <w:rsid w:val="00E30483"/>
    <w:rsid w:val="00E30FF3"/>
    <w:rsid w:val="00E3236C"/>
    <w:rsid w:val="00E33027"/>
    <w:rsid w:val="00E33EE5"/>
    <w:rsid w:val="00E34283"/>
    <w:rsid w:val="00E344BF"/>
    <w:rsid w:val="00E349E2"/>
    <w:rsid w:val="00E34ACC"/>
    <w:rsid w:val="00E34D8F"/>
    <w:rsid w:val="00E35492"/>
    <w:rsid w:val="00E35B18"/>
    <w:rsid w:val="00E35CB2"/>
    <w:rsid w:val="00E35E7E"/>
    <w:rsid w:val="00E36E12"/>
    <w:rsid w:val="00E4131A"/>
    <w:rsid w:val="00E42643"/>
    <w:rsid w:val="00E43356"/>
    <w:rsid w:val="00E4415D"/>
    <w:rsid w:val="00E450EA"/>
    <w:rsid w:val="00E450EB"/>
    <w:rsid w:val="00E462E8"/>
    <w:rsid w:val="00E46300"/>
    <w:rsid w:val="00E4637F"/>
    <w:rsid w:val="00E53967"/>
    <w:rsid w:val="00E54CCB"/>
    <w:rsid w:val="00E54D60"/>
    <w:rsid w:val="00E55790"/>
    <w:rsid w:val="00E56324"/>
    <w:rsid w:val="00E5691E"/>
    <w:rsid w:val="00E576B3"/>
    <w:rsid w:val="00E6012C"/>
    <w:rsid w:val="00E60711"/>
    <w:rsid w:val="00E607D3"/>
    <w:rsid w:val="00E61206"/>
    <w:rsid w:val="00E618D2"/>
    <w:rsid w:val="00E6349B"/>
    <w:rsid w:val="00E64234"/>
    <w:rsid w:val="00E6472E"/>
    <w:rsid w:val="00E64BF5"/>
    <w:rsid w:val="00E65611"/>
    <w:rsid w:val="00E65696"/>
    <w:rsid w:val="00E659C6"/>
    <w:rsid w:val="00E66525"/>
    <w:rsid w:val="00E66A67"/>
    <w:rsid w:val="00E679C6"/>
    <w:rsid w:val="00E679E0"/>
    <w:rsid w:val="00E67ADA"/>
    <w:rsid w:val="00E67D34"/>
    <w:rsid w:val="00E7025D"/>
    <w:rsid w:val="00E72B4D"/>
    <w:rsid w:val="00E72DFC"/>
    <w:rsid w:val="00E7361A"/>
    <w:rsid w:val="00E73B85"/>
    <w:rsid w:val="00E74743"/>
    <w:rsid w:val="00E75BA4"/>
    <w:rsid w:val="00E77047"/>
    <w:rsid w:val="00E77E0F"/>
    <w:rsid w:val="00E812ED"/>
    <w:rsid w:val="00E8217A"/>
    <w:rsid w:val="00E834EB"/>
    <w:rsid w:val="00E836DD"/>
    <w:rsid w:val="00E846F5"/>
    <w:rsid w:val="00E84783"/>
    <w:rsid w:val="00E84E26"/>
    <w:rsid w:val="00E865E1"/>
    <w:rsid w:val="00E86B5F"/>
    <w:rsid w:val="00E87784"/>
    <w:rsid w:val="00E902AA"/>
    <w:rsid w:val="00E9055F"/>
    <w:rsid w:val="00E90EAA"/>
    <w:rsid w:val="00E9153C"/>
    <w:rsid w:val="00E91A4D"/>
    <w:rsid w:val="00E91B31"/>
    <w:rsid w:val="00E91DDB"/>
    <w:rsid w:val="00E92263"/>
    <w:rsid w:val="00E93013"/>
    <w:rsid w:val="00E94289"/>
    <w:rsid w:val="00E94878"/>
    <w:rsid w:val="00E94BA9"/>
    <w:rsid w:val="00E952B4"/>
    <w:rsid w:val="00E96F29"/>
    <w:rsid w:val="00E97782"/>
    <w:rsid w:val="00EA02FA"/>
    <w:rsid w:val="00EA0462"/>
    <w:rsid w:val="00EA0894"/>
    <w:rsid w:val="00EA09EA"/>
    <w:rsid w:val="00EA1323"/>
    <w:rsid w:val="00EA18DB"/>
    <w:rsid w:val="00EA2F33"/>
    <w:rsid w:val="00EA30D0"/>
    <w:rsid w:val="00EA4465"/>
    <w:rsid w:val="00EA4B32"/>
    <w:rsid w:val="00EA4F5F"/>
    <w:rsid w:val="00EA7909"/>
    <w:rsid w:val="00EB0D77"/>
    <w:rsid w:val="00EB3201"/>
    <w:rsid w:val="00EB3330"/>
    <w:rsid w:val="00EB359D"/>
    <w:rsid w:val="00EB41A1"/>
    <w:rsid w:val="00EB4D38"/>
    <w:rsid w:val="00EB504C"/>
    <w:rsid w:val="00EB5855"/>
    <w:rsid w:val="00EB6E58"/>
    <w:rsid w:val="00EC2682"/>
    <w:rsid w:val="00EC4B22"/>
    <w:rsid w:val="00EC4C62"/>
    <w:rsid w:val="00EC73EF"/>
    <w:rsid w:val="00ED3545"/>
    <w:rsid w:val="00ED3CA9"/>
    <w:rsid w:val="00ED41A3"/>
    <w:rsid w:val="00ED5829"/>
    <w:rsid w:val="00ED78E3"/>
    <w:rsid w:val="00ED7C2C"/>
    <w:rsid w:val="00EE049B"/>
    <w:rsid w:val="00EE0A42"/>
    <w:rsid w:val="00EE0CD1"/>
    <w:rsid w:val="00EE1061"/>
    <w:rsid w:val="00EE1383"/>
    <w:rsid w:val="00EE13BD"/>
    <w:rsid w:val="00EE1826"/>
    <w:rsid w:val="00EE1C8E"/>
    <w:rsid w:val="00EE1DB8"/>
    <w:rsid w:val="00EE259F"/>
    <w:rsid w:val="00EE3747"/>
    <w:rsid w:val="00EE3D44"/>
    <w:rsid w:val="00EE47C7"/>
    <w:rsid w:val="00EE6B64"/>
    <w:rsid w:val="00EF2389"/>
    <w:rsid w:val="00EF2763"/>
    <w:rsid w:val="00EF372F"/>
    <w:rsid w:val="00EF6989"/>
    <w:rsid w:val="00EF7D90"/>
    <w:rsid w:val="00F0011F"/>
    <w:rsid w:val="00F01849"/>
    <w:rsid w:val="00F018C4"/>
    <w:rsid w:val="00F01ACC"/>
    <w:rsid w:val="00F0320F"/>
    <w:rsid w:val="00F0355F"/>
    <w:rsid w:val="00F03F44"/>
    <w:rsid w:val="00F0532F"/>
    <w:rsid w:val="00F068A5"/>
    <w:rsid w:val="00F07BFC"/>
    <w:rsid w:val="00F12C87"/>
    <w:rsid w:val="00F12EB9"/>
    <w:rsid w:val="00F15A13"/>
    <w:rsid w:val="00F15BE9"/>
    <w:rsid w:val="00F15C5D"/>
    <w:rsid w:val="00F17253"/>
    <w:rsid w:val="00F173AB"/>
    <w:rsid w:val="00F178CB"/>
    <w:rsid w:val="00F17DD8"/>
    <w:rsid w:val="00F2001D"/>
    <w:rsid w:val="00F20AF6"/>
    <w:rsid w:val="00F21013"/>
    <w:rsid w:val="00F210AC"/>
    <w:rsid w:val="00F21ADE"/>
    <w:rsid w:val="00F2210E"/>
    <w:rsid w:val="00F2223D"/>
    <w:rsid w:val="00F229D7"/>
    <w:rsid w:val="00F22B7B"/>
    <w:rsid w:val="00F24FD9"/>
    <w:rsid w:val="00F25B1E"/>
    <w:rsid w:val="00F2695D"/>
    <w:rsid w:val="00F30380"/>
    <w:rsid w:val="00F3041D"/>
    <w:rsid w:val="00F307D7"/>
    <w:rsid w:val="00F318E4"/>
    <w:rsid w:val="00F31BE8"/>
    <w:rsid w:val="00F36453"/>
    <w:rsid w:val="00F3707C"/>
    <w:rsid w:val="00F371EE"/>
    <w:rsid w:val="00F403C3"/>
    <w:rsid w:val="00F40542"/>
    <w:rsid w:val="00F40EAD"/>
    <w:rsid w:val="00F414E5"/>
    <w:rsid w:val="00F42ABE"/>
    <w:rsid w:val="00F42B76"/>
    <w:rsid w:val="00F42F42"/>
    <w:rsid w:val="00F443E2"/>
    <w:rsid w:val="00F44BC3"/>
    <w:rsid w:val="00F46D48"/>
    <w:rsid w:val="00F47008"/>
    <w:rsid w:val="00F4702A"/>
    <w:rsid w:val="00F50244"/>
    <w:rsid w:val="00F50380"/>
    <w:rsid w:val="00F512F4"/>
    <w:rsid w:val="00F51671"/>
    <w:rsid w:val="00F52C57"/>
    <w:rsid w:val="00F5622B"/>
    <w:rsid w:val="00F56380"/>
    <w:rsid w:val="00F56B20"/>
    <w:rsid w:val="00F56C02"/>
    <w:rsid w:val="00F60588"/>
    <w:rsid w:val="00F61E70"/>
    <w:rsid w:val="00F61E79"/>
    <w:rsid w:val="00F62E36"/>
    <w:rsid w:val="00F632F4"/>
    <w:rsid w:val="00F6359E"/>
    <w:rsid w:val="00F643A4"/>
    <w:rsid w:val="00F66074"/>
    <w:rsid w:val="00F6691E"/>
    <w:rsid w:val="00F67AE4"/>
    <w:rsid w:val="00F705B5"/>
    <w:rsid w:val="00F708E6"/>
    <w:rsid w:val="00F710C0"/>
    <w:rsid w:val="00F72AE8"/>
    <w:rsid w:val="00F74CA8"/>
    <w:rsid w:val="00F75F43"/>
    <w:rsid w:val="00F760DC"/>
    <w:rsid w:val="00F76B73"/>
    <w:rsid w:val="00F77493"/>
    <w:rsid w:val="00F77C4B"/>
    <w:rsid w:val="00F802A7"/>
    <w:rsid w:val="00F80DE4"/>
    <w:rsid w:val="00F81832"/>
    <w:rsid w:val="00F836F8"/>
    <w:rsid w:val="00F84CDA"/>
    <w:rsid w:val="00F84E9E"/>
    <w:rsid w:val="00F866CC"/>
    <w:rsid w:val="00F870D4"/>
    <w:rsid w:val="00F876F8"/>
    <w:rsid w:val="00F90527"/>
    <w:rsid w:val="00F91D15"/>
    <w:rsid w:val="00F92E78"/>
    <w:rsid w:val="00F93C6D"/>
    <w:rsid w:val="00F942E3"/>
    <w:rsid w:val="00F959B8"/>
    <w:rsid w:val="00F95A89"/>
    <w:rsid w:val="00F95B7B"/>
    <w:rsid w:val="00F95D16"/>
    <w:rsid w:val="00F974F6"/>
    <w:rsid w:val="00FA1153"/>
    <w:rsid w:val="00FA1DDA"/>
    <w:rsid w:val="00FA221E"/>
    <w:rsid w:val="00FA2D5A"/>
    <w:rsid w:val="00FA36FD"/>
    <w:rsid w:val="00FA4BBA"/>
    <w:rsid w:val="00FA4DF3"/>
    <w:rsid w:val="00FA503D"/>
    <w:rsid w:val="00FA5CA8"/>
    <w:rsid w:val="00FA61C3"/>
    <w:rsid w:val="00FB0A67"/>
    <w:rsid w:val="00FB19E0"/>
    <w:rsid w:val="00FB1D32"/>
    <w:rsid w:val="00FB1F51"/>
    <w:rsid w:val="00FB28D3"/>
    <w:rsid w:val="00FB2D22"/>
    <w:rsid w:val="00FB4899"/>
    <w:rsid w:val="00FB6D8B"/>
    <w:rsid w:val="00FB7055"/>
    <w:rsid w:val="00FB7C9A"/>
    <w:rsid w:val="00FB7E6D"/>
    <w:rsid w:val="00FC0634"/>
    <w:rsid w:val="00FC0D43"/>
    <w:rsid w:val="00FC3404"/>
    <w:rsid w:val="00FC3C52"/>
    <w:rsid w:val="00FC4485"/>
    <w:rsid w:val="00FC458D"/>
    <w:rsid w:val="00FC4DF5"/>
    <w:rsid w:val="00FC595A"/>
    <w:rsid w:val="00FC66E8"/>
    <w:rsid w:val="00FC6C9C"/>
    <w:rsid w:val="00FC7F0B"/>
    <w:rsid w:val="00FD02ED"/>
    <w:rsid w:val="00FD04D0"/>
    <w:rsid w:val="00FD1538"/>
    <w:rsid w:val="00FD1967"/>
    <w:rsid w:val="00FD1B44"/>
    <w:rsid w:val="00FD40D3"/>
    <w:rsid w:val="00FD43D0"/>
    <w:rsid w:val="00FD7273"/>
    <w:rsid w:val="00FD74BE"/>
    <w:rsid w:val="00FD776F"/>
    <w:rsid w:val="00FE0B25"/>
    <w:rsid w:val="00FE0DFE"/>
    <w:rsid w:val="00FE1DDC"/>
    <w:rsid w:val="00FE2CE9"/>
    <w:rsid w:val="00FE2E99"/>
    <w:rsid w:val="00FE34FA"/>
    <w:rsid w:val="00FE49D0"/>
    <w:rsid w:val="00FE6655"/>
    <w:rsid w:val="00FE71B0"/>
    <w:rsid w:val="00FE7722"/>
    <w:rsid w:val="00FF1313"/>
    <w:rsid w:val="00FF2E8B"/>
    <w:rsid w:val="00FF336E"/>
    <w:rsid w:val="00FF370B"/>
    <w:rsid w:val="00FF3F5C"/>
    <w:rsid w:val="00FF4CA4"/>
    <w:rsid w:val="00FF5C86"/>
    <w:rsid w:val="00FF6B5D"/>
    <w:rsid w:val="00FF7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302485"/>
  <w15:docId w15:val="{A9447542-104C-41FB-8520-168ED562DB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imes New Roman"/>
        <w:lang w:val="nn-NO" w:eastAsia="nn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2694"/>
    <w:rPr>
      <w:rFonts w:ascii="Arial" w:eastAsia="Times New Roman" w:hAnsi="Arial"/>
      <w:szCs w:val="24"/>
      <w:lang w:val="nb-NO"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A7269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link w:val="Overskrift1"/>
    <w:uiPriority w:val="9"/>
    <w:rsid w:val="00A72694"/>
    <w:rPr>
      <w:rFonts w:ascii="Arial" w:eastAsia="Times New Roman" w:hAnsi="Arial" w:cs="Arial"/>
      <w:b/>
      <w:bCs/>
      <w:kern w:val="32"/>
      <w:sz w:val="32"/>
      <w:szCs w:val="32"/>
      <w:lang w:val="nb-NO" w:eastAsia="nb-NO"/>
    </w:rPr>
  </w:style>
  <w:style w:type="paragraph" w:styleId="Topptekst">
    <w:name w:val="header"/>
    <w:basedOn w:val="Normal"/>
    <w:link w:val="TopptekstTegn"/>
    <w:uiPriority w:val="99"/>
    <w:unhideWhenUsed/>
    <w:rsid w:val="00D7129D"/>
    <w:pPr>
      <w:tabs>
        <w:tab w:val="center" w:pos="4680"/>
        <w:tab w:val="right" w:pos="9360"/>
      </w:tabs>
    </w:pPr>
  </w:style>
  <w:style w:type="character" w:customStyle="1" w:styleId="TopptekstTegn">
    <w:name w:val="Topptekst Tegn"/>
    <w:link w:val="Topptekst"/>
    <w:uiPriority w:val="99"/>
    <w:rsid w:val="00D7129D"/>
    <w:rPr>
      <w:rFonts w:ascii="Times New Roman" w:eastAsia="Times New Roman" w:hAnsi="Times New Roman" w:cs="Times New Roman"/>
      <w:sz w:val="24"/>
      <w:szCs w:val="24"/>
      <w:lang w:val="nb-NO" w:eastAsia="nb-NO"/>
    </w:rPr>
  </w:style>
  <w:style w:type="paragraph" w:styleId="Bunntekst">
    <w:name w:val="footer"/>
    <w:basedOn w:val="Normal"/>
    <w:link w:val="BunntekstTegn"/>
    <w:uiPriority w:val="99"/>
    <w:unhideWhenUsed/>
    <w:rsid w:val="00D7129D"/>
    <w:pPr>
      <w:tabs>
        <w:tab w:val="center" w:pos="4680"/>
        <w:tab w:val="right" w:pos="9360"/>
      </w:tabs>
    </w:pPr>
  </w:style>
  <w:style w:type="character" w:customStyle="1" w:styleId="BunntekstTegn">
    <w:name w:val="Bunntekst Tegn"/>
    <w:link w:val="Bunntekst"/>
    <w:uiPriority w:val="99"/>
    <w:rsid w:val="00D7129D"/>
    <w:rPr>
      <w:rFonts w:ascii="Times New Roman" w:eastAsia="Times New Roman" w:hAnsi="Times New Roman" w:cs="Times New Roman"/>
      <w:sz w:val="24"/>
      <w:szCs w:val="24"/>
      <w:lang w:val="nb-NO"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7415BD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uiPriority w:val="99"/>
    <w:semiHidden/>
    <w:rsid w:val="007415BD"/>
    <w:rPr>
      <w:rFonts w:ascii="Tahoma" w:eastAsia="Times New Roman" w:hAnsi="Tahoma" w:cs="Tahoma"/>
      <w:sz w:val="16"/>
      <w:szCs w:val="16"/>
    </w:rPr>
  </w:style>
  <w:style w:type="table" w:styleId="Tabellrutenett">
    <w:name w:val="Table Grid"/>
    <w:basedOn w:val="Vanligtabell"/>
    <w:uiPriority w:val="59"/>
    <w:rsid w:val="00A726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DA7A1A"/>
    <w:rPr>
      <w:color w:val="808080"/>
    </w:rPr>
  </w:style>
  <w:style w:type="paragraph" w:styleId="Listeavsnitt">
    <w:name w:val="List Paragraph"/>
    <w:basedOn w:val="Normal"/>
    <w:uiPriority w:val="34"/>
    <w:qFormat/>
    <w:rsid w:val="00E01E9D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8039AC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8039AC"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8039AC"/>
    <w:rPr>
      <w:rFonts w:ascii="Arial" w:eastAsia="Times New Roman" w:hAnsi="Arial"/>
      <w:lang w:val="nb-NO" w:eastAsia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8039AC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8039AC"/>
    <w:rPr>
      <w:rFonts w:ascii="Arial" w:eastAsia="Times New Roman" w:hAnsi="Arial"/>
      <w:b/>
      <w:bCs/>
      <w:lang w:val="nb-NO" w:eastAsia="nb-NO"/>
    </w:rPr>
  </w:style>
  <w:style w:type="table" w:customStyle="1" w:styleId="Stortinget">
    <w:name w:val="Stortinget"/>
    <w:basedOn w:val="Vanligtabell"/>
    <w:uiPriority w:val="99"/>
    <w:rsid w:val="00F36453"/>
    <w:pPr>
      <w:spacing w:line="264" w:lineRule="auto"/>
    </w:pPr>
    <w:rPr>
      <w:rFonts w:ascii="Arial" w:eastAsia="Times New Roman" w:hAnsi="Arial"/>
      <w:sz w:val="22"/>
    </w:rPr>
    <w:tblPr>
      <w:tblStyleRow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bottom w:w="57" w:type="dxa"/>
      </w:tblCellMar>
    </w:tblPr>
    <w:tcPr>
      <w:shd w:val="clear" w:color="auto" w:fill="FFFFFF" w:themeFill="background1"/>
      <w:vAlign w:val="center"/>
    </w:tcPr>
    <w:tblStylePr w:type="firstRow">
      <w:rPr>
        <w:rFonts w:ascii="Arial" w:hAnsi="Arial"/>
        <w:b/>
        <w:color w:val="000000" w:themeColor="text1"/>
        <w:sz w:val="22"/>
      </w:rPr>
      <w:tblPr/>
      <w:trPr>
        <w:tblHeader/>
      </w:trPr>
      <w:tcPr>
        <w:shd w:val="clear" w:color="auto" w:fill="BFBFBF" w:themeFill="background1" w:themeFillShade="BF"/>
      </w:tcPr>
    </w:tblStylePr>
    <w:tblStylePr w:type="lastRow">
      <w:rPr>
        <w:b/>
      </w:rPr>
      <w:tblPr/>
      <w:tcPr>
        <w:tcBorders>
          <w:top w:val="nil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  <w:tl2br w:val="nil"/>
          <w:tr2bl w:val="nil"/>
        </w:tcBorders>
        <w:shd w:val="clear" w:color="auto" w:fill="FFFFFF" w:themeFill="background1"/>
      </w:tcPr>
    </w:tblStylePr>
    <w:tblStylePr w:type="firstCol">
      <w:rPr>
        <w:b/>
      </w:rPr>
      <w:tblPr/>
      <w:tcPr>
        <w:shd w:val="clear" w:color="auto" w:fill="BFBFBF" w:themeFill="background1" w:themeFillShade="BF"/>
      </w:tcPr>
    </w:tblStylePr>
    <w:tblStylePr w:type="band1Horz">
      <w:tblPr/>
      <w:tcPr>
        <w:shd w:val="clear" w:color="auto" w:fill="D9D9D9" w:themeFill="background1" w:themeFillShade="D9"/>
      </w:tcPr>
    </w:tblStylePr>
  </w:style>
  <w:style w:type="paragraph" w:styleId="Revisjon">
    <w:name w:val="Revision"/>
    <w:hidden/>
    <w:uiPriority w:val="99"/>
    <w:semiHidden/>
    <w:rsid w:val="00A26C0E"/>
    <w:rPr>
      <w:rFonts w:ascii="Arial" w:eastAsia="Times New Roman" w:hAnsi="Arial"/>
      <w:szCs w:val="24"/>
      <w:lang w:val="nb-NO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irik%20Steine\Google%20Drive\Innkj&#248;p\Prosjekt\6K\%23Adm\00%20Malverk\Del%20III\Del%201_Vedlegg%201_Mal%20Tilbudsbrev.dotx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CA25DD16A33B446992B0EDA42040B48" ma:contentTypeVersion="4" ma:contentTypeDescription="Opprett et nytt dokument." ma:contentTypeScope="" ma:versionID="0eaa623d893f53515c371b42a7580d24">
  <xsd:schema xmlns:xsd="http://www.w3.org/2001/XMLSchema" xmlns:xs="http://www.w3.org/2001/XMLSchema" xmlns:p="http://schemas.microsoft.com/office/2006/metadata/properties" xmlns:ns2="c936cf55-46dd-4038-a12b-7f2cbde8b4fa" targetNamespace="http://schemas.microsoft.com/office/2006/metadata/properties" ma:root="true" ma:fieldsID="214c3a3327f3379f51d470ad33c97e5a" ns2:_="">
    <xsd:import namespace="c936cf55-46dd-4038-a12b-7f2cbde8b4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36cf55-46dd-4038-a12b-7f2cbde8b4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C7C1524-2F08-48ED-B3F3-53050A02337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C11543D-0947-48B2-B47C-83169EC4CC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712F125-D567-4D1C-85C8-AB001B67707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3CEAA1A-B22C-4FDB-A68F-529A85FF5C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36cf55-46dd-4038-a12b-7f2cbde8b4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Del 1_Vedlegg 1_Mal Tilbudsbrev</Template>
  <TotalTime>20</TotalTime>
  <Pages>1</Pages>
  <Words>189</Words>
  <Characters>1005</Characters>
  <Application>Microsoft Office Word</Application>
  <DocSecurity>0</DocSecurity>
  <Lines>8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Tittel</vt:lpstr>
      </vt:variant>
      <vt:variant>
        <vt:i4>1</vt:i4>
      </vt:variant>
      <vt:variant>
        <vt:lpstr>Overskrifter</vt:lpstr>
      </vt:variant>
      <vt:variant>
        <vt:i4>1</vt:i4>
      </vt:variant>
    </vt:vector>
  </HeadingPairs>
  <TitlesOfParts>
    <vt:vector size="3" baseType="lpstr">
      <vt:lpstr/>
      <vt:lpstr/>
      <vt:lpstr>SØKNAD OM KVALIFISERING</vt:lpstr>
    </vt:vector>
  </TitlesOfParts>
  <Company/>
  <LinksUpToDate>false</LinksUpToDate>
  <CharactersWithSpaces>1192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Ida Kristin Foss</cp:lastModifiedBy>
  <cp:revision>18</cp:revision>
  <dcterms:created xsi:type="dcterms:W3CDTF">2022-04-08T07:10:00Z</dcterms:created>
  <dcterms:modified xsi:type="dcterms:W3CDTF">2026-05-26T07:23:00Z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0x010100BCA25DD16A33B446992B0EDA42040B48</vt:lpwstr>
  </property>
</Properties>
</file>